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66542" w14:paraId="7c66542" w:rsidRDefault="00B26C63" w:rsidR="005536B1" w:rsidRPr="00E9720E">
      <w:pPr>
        <w15:collapsed w:val="false"/>
      </w:pPr>
      <w:bookmarkStart w:name="_GoBack" w:id="0"/>
      <w:bookmarkEnd w:id="0"/>
      <w:r w:rsidRPr="00E9720E">
        <w:rPr>
          <w:b/>
          <w:noProof/>
        </w:rPr>
        <w:t xml:space="preserve">            </w:t>
      </w:r>
      <w:r w:rsidRPr="00E9720E">
        <w:rPr>
          <w:noProof/>
        </w:rPr>
        <w:t xml:space="preserve">    </w:t>
      </w:r>
      <w:r w:rsidRPr="00E9720E">
        <w:rPr>
          <w:noProof/>
        </w:rPr>
        <w:drawing>
          <wp:inline distR="0" distL="0" distB="0" distT="0">
            <wp:extent cy="725170" cx="54229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2F2CB8" w:rsidR="002F2CB8" w:rsidRPr="00E9720E"/>
    <w:p w:rsidRDefault="00381EAC" w:rsidP="00246D9D" w:rsidR="005536B1" w:rsidRPr="00E9720E">
      <w:pPr>
        <w:rPr>
          <w:b/>
        </w:rPr>
      </w:pPr>
      <w:r w:rsidRPr="00E9720E">
        <w:rPr>
          <w:b/>
        </w:rPr>
        <w:t>REPUBLIKA HRVATSKA</w:t>
      </w:r>
      <w:r w:rsidR="002F2CB8" w:rsidRPr="00E9720E">
        <w:rPr>
          <w:b/>
        </w:rPr>
        <w:tab/>
      </w:r>
      <w:r w:rsidR="002F2CB8" w:rsidRPr="00E9720E">
        <w:rPr>
          <w:b/>
        </w:rPr>
        <w:tab/>
      </w:r>
      <w:r w:rsidR="002F2CB8" w:rsidRPr="00E9720E">
        <w:rPr>
          <w:b/>
        </w:rPr>
        <w:tab/>
      </w:r>
      <w:r w:rsidR="002F2CB8" w:rsidRPr="00E9720E">
        <w:rPr>
          <w:b/>
        </w:rPr>
        <w:tab/>
      </w:r>
      <w:r w:rsidR="002F2CB8" w:rsidRPr="00E9720E">
        <w:rPr>
          <w:b/>
        </w:rPr>
        <w:tab/>
      </w:r>
      <w:r w:rsidR="002F2CB8" w:rsidRPr="00E9720E">
        <w:rPr>
          <w:b/>
        </w:rPr>
        <w:tab/>
      </w:r>
      <w:r w:rsidR="002F2CB8" w:rsidRPr="00E9720E">
        <w:rPr>
          <w:b/>
        </w:rPr>
        <w:tab/>
        <w:t xml:space="preserve">        </w:t>
      </w:r>
    </w:p>
    <w:p w:rsidRDefault="00311AE7" w:rsidR="00311AE7" w:rsidRPr="00E9720E">
      <w:pPr>
        <w:rPr>
          <w:b/>
        </w:rPr>
      </w:pPr>
      <w:r w:rsidRPr="00E9720E">
        <w:rPr>
          <w:b/>
        </w:rPr>
        <w:t>TRGOVAČKI SUD U ZAGREBU</w:t>
      </w:r>
    </w:p>
    <w:p w:rsidRDefault="00B26C63" w:rsidP="00FC2175" w:rsidR="00FC2175" w:rsidRPr="00E9720E">
      <w:r w:rsidRPr="00E9720E">
        <w:t xml:space="preserve">Zagreb, </w:t>
      </w:r>
      <w:r w:rsidR="00381EAC" w:rsidRPr="00E9720E">
        <w:t>Amruševa 2/II</w:t>
      </w:r>
      <w:r w:rsidRPr="00E9720E">
        <w:t xml:space="preserve"> desno p.p.432</w:t>
      </w:r>
    </w:p>
    <w:p w:rsidRDefault="00FC2175" w:rsidP="00FC2175" w:rsidR="00FC2175" w:rsidRPr="00E9720E"/>
    <w:p w:rsidRDefault="00FC2175" w:rsidP="00FC2175" w:rsidR="00311AE7" w:rsidRPr="00E9720E">
      <w:pPr>
        <w:jc w:val="center"/>
        <w:rPr>
          <w:b/>
        </w:rPr>
      </w:pPr>
      <w:r w:rsidRPr="00E9720E">
        <w:rPr>
          <w:b/>
        </w:rPr>
        <w:t>REPUBLIK</w:t>
      </w:r>
      <w:r w:rsidR="00B26C63" w:rsidRPr="00E9720E">
        <w:rPr>
          <w:b/>
        </w:rPr>
        <w:t>A</w:t>
      </w:r>
      <w:r w:rsidRPr="00E9720E">
        <w:rPr>
          <w:b/>
        </w:rPr>
        <w:t xml:space="preserve"> HRVATSK</w:t>
      </w:r>
      <w:r w:rsidR="00B26C63" w:rsidRPr="00E9720E">
        <w:rPr>
          <w:b/>
        </w:rPr>
        <w:t>A</w:t>
      </w:r>
    </w:p>
    <w:p w:rsidRDefault="009B66B8" w:rsidP="00FC2175" w:rsidR="009B66B8" w:rsidRPr="00E9720E">
      <w:pPr>
        <w:jc w:val="center"/>
        <w:rPr>
          <w:b/>
        </w:rPr>
      </w:pPr>
    </w:p>
    <w:p w:rsidRDefault="00311AE7" w:rsidR="00311AE7" w:rsidRPr="00E9720E">
      <w:pPr>
        <w:jc w:val="center"/>
        <w:rPr>
          <w:b/>
        </w:rPr>
      </w:pPr>
      <w:r w:rsidRPr="00E9720E">
        <w:rPr>
          <w:b/>
        </w:rPr>
        <w:t>R  J  E  Š  E  N  J  E</w:t>
      </w:r>
    </w:p>
    <w:p w:rsidRDefault="00311AE7" w:rsidR="00311AE7" w:rsidRPr="00E9720E"/>
    <w:p w:rsidRDefault="00311AE7" w:rsidP="007E2BDA" w:rsidR="00C15401" w:rsidRPr="00110B50">
      <w:pPr>
        <w:jc w:val="both"/>
      </w:pPr>
      <w:r w:rsidRPr="00E9720E">
        <w:t xml:space="preserve">Trgovački sud u Zagrebu, po sucu </w:t>
      </w:r>
      <w:r w:rsidR="005F5C44" w:rsidRPr="00E9720E">
        <w:t>Josipu Biliću</w:t>
      </w:r>
      <w:r w:rsidR="004665ED" w:rsidRPr="00E9720E">
        <w:t xml:space="preserve">, </w:t>
      </w:r>
      <w:r w:rsidRPr="00E9720E">
        <w:t xml:space="preserve">u pravnoj stvari </w:t>
      </w:r>
      <w:r w:rsidR="00F93C12" w:rsidRPr="00E9720E">
        <w:rPr>
          <w:lang w:val="pt-BR"/>
        </w:rPr>
        <w:t>predlagatelja osiguranja</w:t>
      </w:r>
      <w:r w:rsidR="009B66B8" w:rsidRPr="00E9720E">
        <w:rPr>
          <w:lang w:val="pt-BR"/>
        </w:rPr>
        <w:t xml:space="preserve"> </w:t>
      </w:r>
      <w:r w:rsidR="00127D76" w:rsidRPr="00E9720E">
        <w:rPr>
          <w:b/>
        </w:rPr>
        <w:t>AUTO MAKSIMIR d.o.o.</w:t>
      </w:r>
      <w:r w:rsidR="007E2BDA" w:rsidRPr="00E9720E">
        <w:rPr>
          <w:b/>
        </w:rPr>
        <w:t>,</w:t>
      </w:r>
      <w:r w:rsidR="00127D76" w:rsidRPr="00E9720E">
        <w:rPr>
          <w:b/>
        </w:rPr>
        <w:t xml:space="preserve"> </w:t>
      </w:r>
      <w:r w:rsidR="00127D76" w:rsidRPr="00E9720E">
        <w:t>OIB: 96607355815</w:t>
      </w:r>
      <w:r w:rsidR="00127D76" w:rsidRPr="00E9720E">
        <w:rPr>
          <w:b/>
        </w:rPr>
        <w:t xml:space="preserve">, </w:t>
      </w:r>
      <w:r w:rsidR="00127D76" w:rsidRPr="00E9720E">
        <w:t>Zagreb, Ulica kneza Branimira 191</w:t>
      </w:r>
      <w:r w:rsidR="008C4E81" w:rsidRPr="00E9720E">
        <w:t>.,</w:t>
      </w:r>
      <w:r w:rsidR="00127D76" w:rsidRPr="00E9720E">
        <w:t xml:space="preserve"> zastupan po punomoćniku </w:t>
      </w:r>
      <w:r w:rsidR="007E2BDA" w:rsidRPr="00E9720E">
        <w:t>Milanu Biukoviću</w:t>
      </w:r>
      <w:r w:rsidR="00127D76" w:rsidRPr="00E9720E">
        <w:t xml:space="preserve">, odvjetniku u Zagrebu, </w:t>
      </w:r>
      <w:r w:rsidR="007E2BDA" w:rsidRPr="00E9720E">
        <w:t>Frana Petrića 2/III</w:t>
      </w:r>
      <w:r w:rsidR="00AA2C1B" w:rsidRPr="00E9720E">
        <w:rPr>
          <w:lang w:val="pt-BR"/>
        </w:rPr>
        <w:t>,</w:t>
      </w:r>
      <w:r w:rsidR="00C15401" w:rsidRPr="00E9720E">
        <w:rPr>
          <w:lang w:val="pt-BR"/>
        </w:rPr>
        <w:t xml:space="preserve"> </w:t>
      </w:r>
      <w:r w:rsidR="00574746" w:rsidRPr="00E9720E">
        <w:rPr>
          <w:lang w:val="pt-BR"/>
        </w:rPr>
        <w:t xml:space="preserve">protiv </w:t>
      </w:r>
      <w:r w:rsidR="00FC2175" w:rsidRPr="00E9720E">
        <w:rPr>
          <w:lang w:val="pt-BR"/>
        </w:rPr>
        <w:t>protivnika osiguranja</w:t>
      </w:r>
      <w:r w:rsidR="009B66B8" w:rsidRPr="00E9720E">
        <w:rPr>
          <w:lang w:val="pt-BR"/>
        </w:rPr>
        <w:t xml:space="preserve"> </w:t>
      </w:r>
      <w:r w:rsidR="007E2BDA" w:rsidRPr="00E9720E">
        <w:rPr>
          <w:b/>
        </w:rPr>
        <w:t xml:space="preserve">P AUTOMOBIL IMPORT d.o.o., </w:t>
      </w:r>
      <w:r w:rsidR="007E2BDA" w:rsidRPr="00E9720E">
        <w:t>OIB: 44123621027, 10010, Zagreb,  Buzin, Bani 75, zastupan po punomoćnicima u OD Mikuličić, Lončarić, Bahun, Topić, Zagreb, Medvešćak 54,</w:t>
      </w:r>
      <w:r w:rsidR="00535935" w:rsidRPr="00E9720E">
        <w:rPr>
          <w:lang w:val="pt-BR"/>
        </w:rPr>
        <w:t xml:space="preserve"> </w:t>
      </w:r>
      <w:r w:rsidR="00C15401" w:rsidRPr="00E9720E">
        <w:rPr>
          <w:lang w:val="pt-BR"/>
        </w:rPr>
        <w:t>odlučujući o prijedlogu za određivanje privremene mjere</w:t>
      </w:r>
      <w:r w:rsidR="00C15401" w:rsidRPr="00110B50">
        <w:rPr>
          <w:lang w:val="pt-BR"/>
        </w:rPr>
        <w:t xml:space="preserve">, dana </w:t>
      </w:r>
      <w:r w:rsidR="00E9720E" w:rsidRPr="00110B50">
        <w:rPr>
          <w:lang w:val="pt-BR"/>
        </w:rPr>
        <w:t>2</w:t>
      </w:r>
      <w:r w:rsidR="0088112D" w:rsidRPr="00110B50">
        <w:rPr>
          <w:lang w:val="pt-BR"/>
        </w:rPr>
        <w:t>6</w:t>
      </w:r>
      <w:r w:rsidR="00EA332B" w:rsidRPr="00110B50">
        <w:rPr>
          <w:lang w:val="pt-BR"/>
        </w:rPr>
        <w:t xml:space="preserve">. </w:t>
      </w:r>
      <w:r w:rsidR="00E9720E" w:rsidRPr="00110B50">
        <w:rPr>
          <w:lang w:val="pt-BR"/>
        </w:rPr>
        <w:t>travnja</w:t>
      </w:r>
      <w:r w:rsidR="00B472E3" w:rsidRPr="00110B50">
        <w:rPr>
          <w:lang w:val="pt-BR"/>
        </w:rPr>
        <w:t xml:space="preserve"> 201</w:t>
      </w:r>
      <w:r w:rsidR="00E9720E" w:rsidRPr="00110B50">
        <w:rPr>
          <w:lang w:val="pt-BR"/>
        </w:rPr>
        <w:t>8</w:t>
      </w:r>
      <w:r w:rsidR="00B472E3" w:rsidRPr="00110B50">
        <w:rPr>
          <w:lang w:val="pt-BR"/>
        </w:rPr>
        <w:t>.</w:t>
      </w:r>
      <w:r w:rsidR="00C15401" w:rsidRPr="00110B50">
        <w:rPr>
          <w:lang w:val="pt-BR"/>
        </w:rPr>
        <w:t xml:space="preserve"> </w:t>
      </w:r>
      <w:r w:rsidR="006E6006" w:rsidRPr="00110B50">
        <w:rPr>
          <w:lang w:val="pt-BR"/>
        </w:rPr>
        <w:t>godine</w:t>
      </w:r>
      <w:r w:rsidR="00C15401" w:rsidRPr="00110B50">
        <w:rPr>
          <w:lang w:val="pt-BR"/>
        </w:rPr>
        <w:t>,</w:t>
      </w:r>
    </w:p>
    <w:p w:rsidRDefault="00C15401" w:rsidP="00C15401" w:rsidR="00C15401" w:rsidRPr="00110B50">
      <w:pPr>
        <w:rPr>
          <w:b/>
          <w:bCs/>
        </w:rPr>
      </w:pPr>
    </w:p>
    <w:p w:rsidRDefault="00C15401" w:rsidP="00C15401" w:rsidR="00C15401" w:rsidRPr="00E9720E">
      <w:pPr>
        <w:jc w:val="center"/>
        <w:rPr>
          <w:b/>
          <w:bCs/>
        </w:rPr>
      </w:pPr>
      <w:r w:rsidRPr="00E9720E">
        <w:rPr>
          <w:b/>
          <w:bCs/>
        </w:rPr>
        <w:t>r i j e š i o    j e:</w:t>
      </w:r>
    </w:p>
    <w:p w:rsidRDefault="00C15401" w:rsidP="00C15401" w:rsidR="00C15401" w:rsidRPr="00E95AAF">
      <w:pPr>
        <w:jc w:val="center"/>
        <w:rPr>
          <w:b/>
          <w:bCs/>
          <w:color w:val="FF0000"/>
        </w:rPr>
      </w:pPr>
    </w:p>
    <w:p w:rsidRDefault="00F93C12" w:rsidP="00F93C12" w:rsidR="00605FCB" w:rsidRPr="00E9720E">
      <w:pPr>
        <w:jc w:val="both"/>
      </w:pPr>
      <w:r w:rsidRPr="00E9720E">
        <w:t xml:space="preserve">I. </w:t>
      </w:r>
      <w:r w:rsidR="00605FCB" w:rsidRPr="00E9720E">
        <w:t>Odbija se kao neosnovan prijedlog za određivanje privremene mjere koji glasi:</w:t>
      </w:r>
    </w:p>
    <w:p w:rsidRDefault="00B1338C" w:rsidP="00B1338C" w:rsidR="00B1338C" w:rsidRPr="00E9720E">
      <w:pPr>
        <w:ind w:left="360"/>
        <w:jc w:val="both"/>
      </w:pPr>
    </w:p>
    <w:p w:rsidRDefault="005A4929" w:rsidP="00E60763" w:rsidR="00C93B27" w:rsidRPr="00E9720E">
      <w:pPr>
        <w:ind w:left="360"/>
        <w:jc w:val="both"/>
      </w:pPr>
      <w:r w:rsidRPr="00E9720E">
        <w:t>„</w:t>
      </w:r>
      <w:r w:rsidR="00C93B27" w:rsidRPr="00E9720E">
        <w:t xml:space="preserve">I. </w:t>
      </w:r>
      <w:r w:rsidR="00516936" w:rsidRPr="00E9720E">
        <w:t xml:space="preserve">Radi osiguranja </w:t>
      </w:r>
      <w:r w:rsidR="00DC411A" w:rsidRPr="00E9720E">
        <w:t>ne</w:t>
      </w:r>
      <w:r w:rsidR="00C93B27" w:rsidRPr="00E9720E">
        <w:t>novčanog</w:t>
      </w:r>
      <w:r w:rsidR="00B1338C" w:rsidRPr="00E9720E">
        <w:t xml:space="preserve"> </w:t>
      </w:r>
      <w:r w:rsidR="00C93B27" w:rsidRPr="00E9720E">
        <w:t>potraživanja predlagatelja i to izvršavanja Ugovora o distribuciji novih vozila marke Peugeot na neodređeno vrijeme, određuju se privremena mjera te ne nalaže protivniku osiguranja da u roku od 8 dana od primitka ove Privremene mjere bez ikakve odgode uključi predlagatelja osiguranja u mrežu ovlaštenih distributera novih vozila marke Peugeot, te mu omogući ostvarivanje svih prava i obveza koja mu po toj osnovi pripadaju, a posebice pristup svoj opremi, uključujući relevatnim računalnim programima, nabavu elemenata vanjskog novog imidža marke Peugeot NIM-a za prodaju vozila, kao i da obavijesti pisanim putem sve kupce, leasing kuće i osiguravajuće kuće da je predlagatelja osiguranja i dalje ovlašteni distributer novih vozila marke Peugeot.</w:t>
      </w:r>
    </w:p>
    <w:p w:rsidRDefault="00C93B27" w:rsidP="00E60763" w:rsidR="00C93B27" w:rsidRPr="00E9720E">
      <w:pPr>
        <w:ind w:left="360"/>
        <w:jc w:val="both"/>
      </w:pPr>
    </w:p>
    <w:p w:rsidRDefault="001F768F" w:rsidP="002B3F68" w:rsidR="001F768F" w:rsidRPr="00E9720E">
      <w:pPr>
        <w:tabs>
          <w:tab w:pos="426" w:val="left"/>
        </w:tabs>
        <w:ind w:left="426"/>
        <w:jc w:val="both"/>
        <w:rPr>
          <w:bCs/>
        </w:rPr>
      </w:pPr>
      <w:r w:rsidRPr="00E9720E">
        <w:rPr>
          <w:bCs/>
        </w:rPr>
        <w:t xml:space="preserve">II. </w:t>
      </w:r>
      <w:r w:rsidR="002351B7" w:rsidRPr="00E9720E">
        <w:rPr>
          <w:bCs/>
        </w:rPr>
        <w:t>Navedena privremena mjera traje do pravomoćnog okončanja postupka povodom tužbenog zahtjeva tužitelja ovdje predlagatelja osiguranja radi utvrđenja da je između predlagatelja osiguranja AUTO MAKSIMIR d.o.o., Ulica kneza Branimira 191, 10040 Zagreb, OIB: 96607355815 i tuženika ovdje protivnika osiguranja P Automobili Import d.o.o., Bani 75, Buzin, 10010 Zagreb, OIB: 44123621027, dana 17.12.2013. godine sklopljen i na snazi Ugovor o distribuciji novih vozila marke Peugeot na neodređeno vrijeme, te kojom se nalaže protivniku osiguranja postupati u skladu s sklopljenim Ugovorom o distribuciji novih vozila marke Peugoet na neodređeno vrijeme</w:t>
      </w:r>
      <w:r w:rsidR="00C3384B" w:rsidRPr="00E9720E">
        <w:rPr>
          <w:bCs/>
        </w:rPr>
        <w:t>.</w:t>
      </w:r>
    </w:p>
    <w:p w:rsidRDefault="001F768F" w:rsidP="002B3F68" w:rsidR="001F768F" w:rsidRPr="00E9720E">
      <w:pPr>
        <w:tabs>
          <w:tab w:pos="426" w:val="left"/>
        </w:tabs>
        <w:ind w:left="426"/>
        <w:jc w:val="both"/>
        <w:rPr>
          <w:bCs/>
        </w:rPr>
      </w:pPr>
    </w:p>
    <w:p w:rsidRDefault="001F768F" w:rsidP="002B3F68" w:rsidR="001F768F" w:rsidRPr="00E9720E">
      <w:pPr>
        <w:tabs>
          <w:tab w:pos="426" w:val="left"/>
        </w:tabs>
        <w:ind w:left="426"/>
        <w:jc w:val="both"/>
        <w:rPr>
          <w:bCs/>
        </w:rPr>
      </w:pPr>
      <w:r w:rsidRPr="00E9720E">
        <w:rPr>
          <w:bCs/>
        </w:rPr>
        <w:t>III</w:t>
      </w:r>
      <w:r w:rsidR="00110B50">
        <w:rPr>
          <w:bCs/>
        </w:rPr>
        <w:t>. Protivniku osiguranja zaprijeć</w:t>
      </w:r>
      <w:r w:rsidRPr="00E9720E">
        <w:rPr>
          <w:bCs/>
        </w:rPr>
        <w:t xml:space="preserve">uje se novčanom kaznom u iznosu od 50.000,00 kn za svaki započeti dan u kojem nije postupio u skladu s točkom I. izreke ovog rješenja, a koju će mu novčanu kaznu na prijedlog predlagatelja osiguranja sud izreći ako se utvrdi da se protivnik osiguranja i nakon isteka roka iz točke I. ponaša suprotno nalogu iz točke I. te će mu zaprijetiti novom novčanom kaznom ako se ponovno bude ponašao suprotno nalogu suda iz točke I. Sud će protivniku osiguranja izricati novčane kazne na prijedlog </w:t>
      </w:r>
      <w:r w:rsidRPr="00E9720E">
        <w:rPr>
          <w:bCs/>
        </w:rPr>
        <w:lastRenderedPageBreak/>
        <w:t xml:space="preserve">predlagatelja osiguranja i prijetiti mu novim novčanim kaznama sve dok se protivnik osiguranja ne prestanu ponašati suprotno nalogu iz točke I. </w:t>
      </w:r>
    </w:p>
    <w:p w:rsidRDefault="001F768F" w:rsidP="002B3F68" w:rsidR="001F768F" w:rsidRPr="00E9720E">
      <w:pPr>
        <w:tabs>
          <w:tab w:pos="426" w:val="left"/>
        </w:tabs>
        <w:ind w:left="426"/>
        <w:jc w:val="both"/>
        <w:rPr>
          <w:bCs/>
        </w:rPr>
      </w:pPr>
    </w:p>
    <w:p w:rsidRDefault="001F768F" w:rsidP="002B3F68" w:rsidR="001F768F" w:rsidRPr="00E9720E">
      <w:pPr>
        <w:tabs>
          <w:tab w:pos="426" w:val="left"/>
        </w:tabs>
        <w:ind w:left="426"/>
        <w:jc w:val="both"/>
        <w:rPr>
          <w:bCs/>
        </w:rPr>
      </w:pPr>
      <w:r w:rsidRPr="00E9720E">
        <w:rPr>
          <w:bCs/>
        </w:rPr>
        <w:t xml:space="preserve">IV. Protivnik </w:t>
      </w:r>
      <w:r w:rsidR="00110B50" w:rsidRPr="00E9720E">
        <w:rPr>
          <w:bCs/>
        </w:rPr>
        <w:t>osiguranja</w:t>
      </w:r>
      <w:r w:rsidRPr="00E9720E">
        <w:rPr>
          <w:bCs/>
        </w:rPr>
        <w:t xml:space="preserve"> odgovara predlagatelju osiguranja za štetu koja bi mu mogla nastati, time što bi nakon dostave privremene mjere postupio suprotno istoj.</w:t>
      </w:r>
    </w:p>
    <w:p w:rsidRDefault="001F768F" w:rsidP="002B3F68" w:rsidR="001F768F" w:rsidRPr="00E9720E">
      <w:pPr>
        <w:tabs>
          <w:tab w:pos="426" w:val="left"/>
        </w:tabs>
        <w:ind w:left="426"/>
        <w:jc w:val="both"/>
        <w:rPr>
          <w:bCs/>
        </w:rPr>
      </w:pPr>
    </w:p>
    <w:p w:rsidRDefault="001F768F" w:rsidP="002B3F68" w:rsidR="00C3384B" w:rsidRPr="00E9720E">
      <w:pPr>
        <w:tabs>
          <w:tab w:pos="426" w:val="left"/>
        </w:tabs>
        <w:ind w:left="426"/>
        <w:jc w:val="both"/>
        <w:rPr>
          <w:bCs/>
        </w:rPr>
      </w:pPr>
      <w:r w:rsidRPr="00E9720E">
        <w:rPr>
          <w:bCs/>
        </w:rPr>
        <w:t>V. Nalaže se protivniku osiguranja nadoknaditi predlagatelju osiguranja troškove ovog postupka u roku od 8 dana.</w:t>
      </w:r>
      <w:r w:rsidR="00C3384B" w:rsidRPr="00E9720E">
        <w:rPr>
          <w:bCs/>
        </w:rPr>
        <w:t>“</w:t>
      </w:r>
    </w:p>
    <w:p w:rsidRDefault="00C81013" w:rsidP="00C81013" w:rsidR="00C81013" w:rsidRPr="00E95AAF">
      <w:pPr>
        <w:rPr>
          <w:bCs/>
          <w:color w:val="FF0000"/>
        </w:rPr>
      </w:pPr>
    </w:p>
    <w:p w:rsidRDefault="00C81013" w:rsidP="002D227F" w:rsidR="00C81013" w:rsidRPr="00E9720E">
      <w:pPr>
        <w:jc w:val="both"/>
        <w:rPr>
          <w:bCs/>
        </w:rPr>
      </w:pPr>
      <w:r w:rsidRPr="00E9720E">
        <w:rPr>
          <w:bCs/>
        </w:rPr>
        <w:t xml:space="preserve">II. Nalaže se predlagatelju osiguranja u roku od 8 dana naknaditi protivniku osiguranja trošak postupka osiguranja u iznosu od </w:t>
      </w:r>
      <w:r w:rsidR="00D12C25" w:rsidRPr="00E9720E">
        <w:rPr>
          <w:bCs/>
        </w:rPr>
        <w:t>1</w:t>
      </w:r>
      <w:r w:rsidR="00E84634" w:rsidRPr="00E9720E">
        <w:rPr>
          <w:bCs/>
        </w:rPr>
        <w:t>.</w:t>
      </w:r>
      <w:r w:rsidR="00D12C25" w:rsidRPr="00E9720E">
        <w:rPr>
          <w:bCs/>
        </w:rPr>
        <w:t>250</w:t>
      </w:r>
      <w:r w:rsidRPr="00E9720E">
        <w:rPr>
          <w:bCs/>
        </w:rPr>
        <w:t>,00 kn.</w:t>
      </w:r>
    </w:p>
    <w:p w:rsidRDefault="00E9720E" w:rsidP="002D227F" w:rsidR="00E9720E">
      <w:pPr>
        <w:jc w:val="both"/>
        <w:rPr>
          <w:bCs/>
          <w:color w:val="FF0000"/>
        </w:rPr>
      </w:pPr>
    </w:p>
    <w:p w:rsidRDefault="00C15401" w:rsidP="00C81013" w:rsidR="00C15401" w:rsidRPr="00E9720E">
      <w:pPr>
        <w:jc w:val="center"/>
      </w:pPr>
      <w:r w:rsidRPr="00E9720E">
        <w:t>Obrazloženje</w:t>
      </w:r>
    </w:p>
    <w:p w:rsidRDefault="009310C9" w:rsidP="00C15401" w:rsidR="009310C9" w:rsidRPr="00E9720E">
      <w:pPr>
        <w:jc w:val="center"/>
      </w:pPr>
    </w:p>
    <w:p w:rsidRDefault="00C15401" w:rsidP="00091B86" w:rsidR="008B4FA9" w:rsidRPr="00E9720E">
      <w:pPr>
        <w:tabs>
          <w:tab w:pos="-720" w:val="left"/>
        </w:tabs>
        <w:suppressAutoHyphens/>
        <w:jc w:val="both"/>
        <w:rPr>
          <w:bCs/>
          <w:iCs/>
        </w:rPr>
      </w:pPr>
      <w:r w:rsidRPr="00E9720E">
        <w:rPr>
          <w:bCs/>
          <w:iCs/>
          <w:spacing w:val="-3"/>
        </w:rPr>
        <w:tab/>
      </w:r>
      <w:r w:rsidRPr="00E9720E">
        <w:rPr>
          <w:bCs/>
          <w:iCs/>
        </w:rPr>
        <w:t xml:space="preserve">U ovoj pravnoj stvari </w:t>
      </w:r>
      <w:r w:rsidR="00730329" w:rsidRPr="00E9720E">
        <w:rPr>
          <w:bCs/>
          <w:iCs/>
        </w:rPr>
        <w:t>predlagatelj osiguranja</w:t>
      </w:r>
      <w:r w:rsidR="002D227F" w:rsidRPr="00E9720E">
        <w:rPr>
          <w:bCs/>
          <w:iCs/>
        </w:rPr>
        <w:t xml:space="preserve"> je</w:t>
      </w:r>
      <w:r w:rsidR="00730329" w:rsidRPr="00E9720E">
        <w:rPr>
          <w:bCs/>
          <w:iCs/>
        </w:rPr>
        <w:t xml:space="preserve"> </w:t>
      </w:r>
      <w:r w:rsidRPr="00E9720E">
        <w:rPr>
          <w:bCs/>
          <w:iCs/>
        </w:rPr>
        <w:t xml:space="preserve">dana </w:t>
      </w:r>
      <w:r w:rsidR="008372D7" w:rsidRPr="00E9720E">
        <w:rPr>
          <w:bCs/>
          <w:iCs/>
        </w:rPr>
        <w:t>21</w:t>
      </w:r>
      <w:r w:rsidRPr="00E9720E">
        <w:rPr>
          <w:bCs/>
          <w:iCs/>
        </w:rPr>
        <w:t xml:space="preserve">. </w:t>
      </w:r>
      <w:r w:rsidR="008372D7" w:rsidRPr="00E9720E">
        <w:rPr>
          <w:bCs/>
          <w:iCs/>
        </w:rPr>
        <w:t>travnja</w:t>
      </w:r>
      <w:r w:rsidRPr="00E9720E">
        <w:rPr>
          <w:bCs/>
          <w:iCs/>
        </w:rPr>
        <w:t xml:space="preserve"> 201</w:t>
      </w:r>
      <w:r w:rsidR="00730329" w:rsidRPr="00E9720E">
        <w:rPr>
          <w:bCs/>
          <w:iCs/>
        </w:rPr>
        <w:t>7</w:t>
      </w:r>
      <w:r w:rsidRPr="00E9720E">
        <w:rPr>
          <w:bCs/>
          <w:iCs/>
        </w:rPr>
        <w:t xml:space="preserve">. godine podnio ovom sudu </w:t>
      </w:r>
      <w:r w:rsidR="00730329" w:rsidRPr="00E9720E">
        <w:rPr>
          <w:bCs/>
          <w:iCs/>
        </w:rPr>
        <w:t>prijedlog za određivanje privremene mjere</w:t>
      </w:r>
      <w:r w:rsidR="00F5000C" w:rsidRPr="00E9720E">
        <w:rPr>
          <w:bCs/>
          <w:iCs/>
        </w:rPr>
        <w:t xml:space="preserve"> protiv protivnika osiguranja </w:t>
      </w:r>
      <w:r w:rsidR="008372D7" w:rsidRPr="00E9720E">
        <w:rPr>
          <w:bCs/>
          <w:iCs/>
        </w:rPr>
        <w:t>P AUTOMOBIL IMPORT d.o.o., Bani 75, Buzin, 10010 Zagreb,</w:t>
      </w:r>
      <w:r w:rsidR="00730329" w:rsidRPr="00E9720E">
        <w:rPr>
          <w:bCs/>
          <w:iCs/>
        </w:rPr>
        <w:t xml:space="preserve"> OIB: </w:t>
      </w:r>
      <w:r w:rsidR="008372D7" w:rsidRPr="00E9720E">
        <w:rPr>
          <w:bCs/>
          <w:iCs/>
        </w:rPr>
        <w:t>44123621027</w:t>
      </w:r>
      <w:r w:rsidR="009B66B8" w:rsidRPr="00E9720E">
        <w:rPr>
          <w:bCs/>
          <w:iCs/>
        </w:rPr>
        <w:t>.</w:t>
      </w:r>
    </w:p>
    <w:p w:rsidRDefault="008B4FA9" w:rsidP="008B4FA9" w:rsidR="008B4FA9" w:rsidRPr="00E9720E">
      <w:pPr>
        <w:tabs>
          <w:tab w:pos="-720" w:val="left"/>
        </w:tabs>
        <w:suppressAutoHyphens/>
        <w:jc w:val="both"/>
        <w:rPr>
          <w:bCs/>
          <w:iCs/>
        </w:rPr>
      </w:pPr>
    </w:p>
    <w:p w:rsidRDefault="008372D7" w:rsidP="00091B86" w:rsidR="00454497" w:rsidRPr="00E9720E">
      <w:pPr>
        <w:tabs>
          <w:tab w:pos="-720" w:val="left"/>
        </w:tabs>
        <w:suppressAutoHyphens/>
        <w:jc w:val="both"/>
        <w:rPr>
          <w:bCs/>
          <w:iCs/>
        </w:rPr>
      </w:pPr>
      <w:r w:rsidRPr="00E9720E">
        <w:rPr>
          <w:bCs/>
          <w:iCs/>
        </w:rPr>
        <w:tab/>
        <w:t xml:space="preserve">U navedenom prijedlogu predlagatelj osiguranja </w:t>
      </w:r>
      <w:r w:rsidR="00F9408A" w:rsidRPr="00E9720E">
        <w:rPr>
          <w:bCs/>
          <w:iCs/>
        </w:rPr>
        <w:t xml:space="preserve">u bitnome </w:t>
      </w:r>
      <w:r w:rsidRPr="00E9720E">
        <w:rPr>
          <w:bCs/>
          <w:iCs/>
        </w:rPr>
        <w:t>navodi da</w:t>
      </w:r>
      <w:r w:rsidR="00F9408A" w:rsidRPr="00E9720E">
        <w:rPr>
          <w:bCs/>
          <w:iCs/>
        </w:rPr>
        <w:t xml:space="preserve"> je </w:t>
      </w:r>
      <w:r w:rsidR="007D76C1">
        <w:rPr>
          <w:bCs/>
          <w:iCs/>
        </w:rPr>
        <w:t>predlagatelj osiguranja</w:t>
      </w:r>
      <w:r w:rsidR="00F9408A" w:rsidRPr="00E9720E">
        <w:rPr>
          <w:bCs/>
          <w:iCs/>
        </w:rPr>
        <w:t xml:space="preserve"> uvjetovanjem i traženjem </w:t>
      </w:r>
      <w:r w:rsidR="007D76C1">
        <w:rPr>
          <w:bCs/>
          <w:iCs/>
        </w:rPr>
        <w:t>protivnika osiguranja</w:t>
      </w:r>
      <w:r w:rsidR="00F9408A" w:rsidRPr="00E9720E">
        <w:rPr>
          <w:bCs/>
          <w:iCs/>
        </w:rPr>
        <w:t>, 2001</w:t>
      </w:r>
      <w:r w:rsidR="008C4E81" w:rsidRPr="00E9720E">
        <w:rPr>
          <w:bCs/>
          <w:iCs/>
        </w:rPr>
        <w:t>.</w:t>
      </w:r>
      <w:r w:rsidR="00F9408A" w:rsidRPr="00E9720E">
        <w:rPr>
          <w:bCs/>
          <w:iCs/>
        </w:rPr>
        <w:t xml:space="preserve"> godine pokrenuo milijunsku investiciju i izgradio objekt „Blue box“</w:t>
      </w:r>
      <w:r w:rsidR="007D5868" w:rsidRPr="00E9720E">
        <w:rPr>
          <w:bCs/>
          <w:iCs/>
        </w:rPr>
        <w:t xml:space="preserve">, te da je cijeli projekt financiran putem kredita od poslovnih banaka, a koja investicija se trebala vraćati isključivo iz djelatnosti prodaje novih Peugeot vozila, te navodi da je </w:t>
      </w:r>
      <w:r w:rsidR="007D76C1">
        <w:rPr>
          <w:bCs/>
          <w:iCs/>
        </w:rPr>
        <w:t>predlagatelj osiguranja</w:t>
      </w:r>
      <w:r w:rsidR="007D5868" w:rsidRPr="00E9720E">
        <w:rPr>
          <w:bCs/>
          <w:iCs/>
        </w:rPr>
        <w:t xml:space="preserve"> svu svoju djelatnost fokusirao i vezao upravo na suradnju sa </w:t>
      </w:r>
      <w:r w:rsidR="007D76C1">
        <w:rPr>
          <w:bCs/>
          <w:iCs/>
        </w:rPr>
        <w:t>protivnikom osiguranja</w:t>
      </w:r>
      <w:r w:rsidR="007D5868" w:rsidRPr="00E9720E">
        <w:rPr>
          <w:bCs/>
          <w:iCs/>
        </w:rPr>
        <w:t xml:space="preserve">, te da je </w:t>
      </w:r>
      <w:r w:rsidR="007D76C1" w:rsidRPr="007D76C1">
        <w:rPr>
          <w:bCs/>
          <w:iCs/>
        </w:rPr>
        <w:t xml:space="preserve">predlagatelj osiguranja </w:t>
      </w:r>
      <w:r w:rsidR="007D5868" w:rsidRPr="00E9720E">
        <w:rPr>
          <w:bCs/>
          <w:iCs/>
        </w:rPr>
        <w:t>svo vrijeme suradnje uredno izvršavao svoje ugovorene obveze</w:t>
      </w:r>
      <w:r w:rsidR="003B77A4" w:rsidRPr="00E9720E">
        <w:rPr>
          <w:bCs/>
          <w:iCs/>
        </w:rPr>
        <w:t xml:space="preserve">. Naveo je da se </w:t>
      </w:r>
      <w:r w:rsidR="007D76C1" w:rsidRPr="007D76C1">
        <w:rPr>
          <w:bCs/>
          <w:iCs/>
        </w:rPr>
        <w:t xml:space="preserve">predlagatelj osiguranja </w:t>
      </w:r>
      <w:r w:rsidR="003B77A4" w:rsidRPr="00E9720E">
        <w:rPr>
          <w:bCs/>
          <w:iCs/>
        </w:rPr>
        <w:t>protivio raskidu ugovora o distribuciji novih vozila od dana 30.05.2005. koji je bio sklopljen na neodređeno vrijeme</w:t>
      </w:r>
      <w:r w:rsidR="00532DF6" w:rsidRPr="00E9720E">
        <w:rPr>
          <w:bCs/>
          <w:iCs/>
        </w:rPr>
        <w:t xml:space="preserve">, ali ističe da </w:t>
      </w:r>
      <w:r w:rsidR="007D76C1" w:rsidRPr="007D76C1">
        <w:rPr>
          <w:bCs/>
          <w:iCs/>
        </w:rPr>
        <w:t xml:space="preserve">predlagatelj osiguranja </w:t>
      </w:r>
      <w:r w:rsidR="00532DF6" w:rsidRPr="00E9720E">
        <w:rPr>
          <w:bCs/>
          <w:iCs/>
        </w:rPr>
        <w:t xml:space="preserve">nije izbjegavao ispunjavanje novih kriterija. Također navodi da je onaj materijalni kriterij VM3 koji predviđa postavljenje identifikacijskih elemenata na vanjsku glavnu fasadu koja mora postojati sukladno važećim kriterijima Peugeota, </w:t>
      </w:r>
      <w:r w:rsidR="007D76C1" w:rsidRPr="007D76C1">
        <w:rPr>
          <w:bCs/>
          <w:iCs/>
        </w:rPr>
        <w:t>predlagatelj osiguranja</w:t>
      </w:r>
      <w:r w:rsidR="00532DF6" w:rsidRPr="007D76C1">
        <w:rPr>
          <w:bCs/>
          <w:iCs/>
        </w:rPr>
        <w:t xml:space="preserve"> </w:t>
      </w:r>
      <w:r w:rsidR="00532DF6" w:rsidRPr="00E9720E">
        <w:rPr>
          <w:bCs/>
          <w:iCs/>
        </w:rPr>
        <w:t>u cijelosti ispunio</w:t>
      </w:r>
      <w:r w:rsidR="00B15CD6" w:rsidRPr="00E9720E">
        <w:rPr>
          <w:bCs/>
          <w:iCs/>
        </w:rPr>
        <w:t xml:space="preserve"> budući je na predmetnom objektu </w:t>
      </w:r>
      <w:r w:rsidR="007D76C1" w:rsidRPr="007D76C1">
        <w:rPr>
          <w:bCs/>
          <w:iCs/>
        </w:rPr>
        <w:t>predlagatelj</w:t>
      </w:r>
      <w:r w:rsidR="007D76C1">
        <w:rPr>
          <w:bCs/>
          <w:iCs/>
        </w:rPr>
        <w:t>a</w:t>
      </w:r>
      <w:r w:rsidR="007D76C1" w:rsidRPr="007D76C1">
        <w:rPr>
          <w:bCs/>
          <w:iCs/>
        </w:rPr>
        <w:t xml:space="preserve"> osiguranja </w:t>
      </w:r>
      <w:r w:rsidR="00B15CD6" w:rsidRPr="00E9720E">
        <w:rPr>
          <w:bCs/>
          <w:iCs/>
        </w:rPr>
        <w:t>u ulici Kneza Branimira 191</w:t>
      </w:r>
      <w:r w:rsidR="007D76C1">
        <w:rPr>
          <w:bCs/>
          <w:iCs/>
        </w:rPr>
        <w:t>,</w:t>
      </w:r>
      <w:r w:rsidR="00B15CD6" w:rsidRPr="00E9720E">
        <w:rPr>
          <w:bCs/>
          <w:iCs/>
        </w:rPr>
        <w:t xml:space="preserve"> postojala glavna fasada zgrade i njena duljina iznosi 40 metara. Nastavno je naveo da uslijed neosnovanog onemogućavanja izvršavanja sklopljenog ugovora </w:t>
      </w:r>
      <w:r w:rsidR="00A36520" w:rsidRPr="00E9720E">
        <w:rPr>
          <w:bCs/>
          <w:iCs/>
        </w:rPr>
        <w:t xml:space="preserve">o distribuciji novih vozila </w:t>
      </w:r>
      <w:r w:rsidR="007D76C1">
        <w:rPr>
          <w:bCs/>
          <w:iCs/>
        </w:rPr>
        <w:t>od</w:t>
      </w:r>
      <w:r w:rsidR="00A36520" w:rsidRPr="00E9720E">
        <w:rPr>
          <w:bCs/>
          <w:iCs/>
        </w:rPr>
        <w:t xml:space="preserve"> strane protivnika osiguranja</w:t>
      </w:r>
      <w:r w:rsidR="007D76C1">
        <w:rPr>
          <w:bCs/>
          <w:iCs/>
        </w:rPr>
        <w:t>,</w:t>
      </w:r>
      <w:r w:rsidR="00A36520" w:rsidRPr="00E9720E">
        <w:rPr>
          <w:bCs/>
          <w:iCs/>
        </w:rPr>
        <w:t xml:space="preserve"> predlagatelju osiguranja nastaje nenadoknadiva šteta koja prijeti odnosno postoji realna mogućnosti gubitka radnih mjesta za radnike predlagatelja i stečaj, te je naveo da budući </w:t>
      </w:r>
      <w:r w:rsidR="006D4761" w:rsidRPr="00E9720E">
        <w:rPr>
          <w:bCs/>
          <w:iCs/>
        </w:rPr>
        <w:t>je protivnik osiguranja neosnovano onemogućio prodaju novih vozila, da</w:t>
      </w:r>
      <w:r w:rsidR="00A36520" w:rsidRPr="00E9720E">
        <w:rPr>
          <w:bCs/>
          <w:iCs/>
        </w:rPr>
        <w:t xml:space="preserve"> od 1. siječnja 2014. predlagatelj </w:t>
      </w:r>
      <w:r w:rsidR="00EF4E60" w:rsidRPr="00E9720E">
        <w:rPr>
          <w:bCs/>
          <w:iCs/>
        </w:rPr>
        <w:t xml:space="preserve">osiguranja </w:t>
      </w:r>
      <w:r w:rsidR="006D4761" w:rsidRPr="00E9720E">
        <w:rPr>
          <w:bCs/>
          <w:iCs/>
        </w:rPr>
        <w:t>nema novih klijenata u servisu i iz godine u godinu kontinuirano pada promet rezervnim dijelovima kao i promet servisnih usluga</w:t>
      </w:r>
      <w:r w:rsidR="00454497" w:rsidRPr="00E9720E">
        <w:rPr>
          <w:bCs/>
          <w:iCs/>
        </w:rPr>
        <w:t>. Ističe da je neopravdanim i neosnovanim odbijanjem izvršavanja sklopljenog ugovora protivnik osiguranja onemogućio predlagatelju prodaju vozila te ispunjavanje brojnih ugovora i sklapanje novih s kupcima marke Peugeot čime za predlagatelja nastaje nenadokna</w:t>
      </w:r>
      <w:r w:rsidR="007D76C1">
        <w:rPr>
          <w:bCs/>
          <w:iCs/>
        </w:rPr>
        <w:t>diva šteta koja se sastoji u sl</w:t>
      </w:r>
      <w:r w:rsidR="00454497" w:rsidRPr="00E9720E">
        <w:rPr>
          <w:bCs/>
          <w:iCs/>
        </w:rPr>
        <w:t>jedećem:</w:t>
      </w:r>
    </w:p>
    <w:p w:rsidRDefault="00454497" w:rsidP="00091B86" w:rsidR="00454497" w:rsidRPr="00E9720E">
      <w:pPr>
        <w:tabs>
          <w:tab w:pos="-720" w:val="left"/>
        </w:tabs>
        <w:suppressAutoHyphens/>
        <w:jc w:val="both"/>
        <w:rPr>
          <w:bCs/>
          <w:iCs/>
        </w:rPr>
      </w:pPr>
      <w:r w:rsidRPr="00E9720E">
        <w:rPr>
          <w:bCs/>
          <w:iCs/>
        </w:rPr>
        <w:t xml:space="preserve">- izgradnjom investicije „blue box“ koja je uvjetovana od strane protivnika osiguranja ostao je višemilijunski iznos kredita za isplatiti poslovnim bankama na ime glavnice i kamata koje predlagatelj osiguranja ne može otplaćivati </w:t>
      </w:r>
      <w:r w:rsidR="007D76C1">
        <w:rPr>
          <w:bCs/>
          <w:iCs/>
        </w:rPr>
        <w:t>ako</w:t>
      </w:r>
      <w:r w:rsidR="00E478E3" w:rsidRPr="00E9720E">
        <w:rPr>
          <w:bCs/>
          <w:iCs/>
        </w:rPr>
        <w:t xml:space="preserve"> ne obavlja djelatnost prodaje novih vozila marke Peugeot niti može objekt izgrađen isključivo za potrebe i po projektu Peugeota prodati ili iznajmiti zbog svoje specifičnosti</w:t>
      </w:r>
    </w:p>
    <w:p w:rsidRDefault="00E478E3" w:rsidP="00091B86" w:rsidR="00E478E3" w:rsidRPr="00E9720E">
      <w:pPr>
        <w:tabs>
          <w:tab w:pos="-720" w:val="left"/>
        </w:tabs>
        <w:suppressAutoHyphens/>
        <w:jc w:val="both"/>
        <w:rPr>
          <w:bCs/>
          <w:iCs/>
        </w:rPr>
      </w:pPr>
      <w:r w:rsidRPr="00E9720E">
        <w:rPr>
          <w:bCs/>
          <w:iCs/>
        </w:rPr>
        <w:t>- predlagatelj osiguranja je društvo koje se od osnivanja 1965. godine bavi isključivo prodajom novih vozila marke Peugeot, a neosnovanim onemogućavanjem izvršavanja sklopljenog ugovora o distribuciji ne samo da će doći do daljnjeg otpuštanja i gubitka radnih mjesta već će društvo neminovno otići u stečaj</w:t>
      </w:r>
    </w:p>
    <w:p w:rsidRDefault="00E478E3" w:rsidP="00091B86" w:rsidR="00E478E3" w:rsidRPr="00E9720E">
      <w:pPr>
        <w:tabs>
          <w:tab w:pos="-720" w:val="left"/>
        </w:tabs>
        <w:suppressAutoHyphens/>
        <w:jc w:val="both"/>
        <w:rPr>
          <w:bCs/>
          <w:iCs/>
        </w:rPr>
      </w:pPr>
      <w:r w:rsidRPr="00E9720E">
        <w:rPr>
          <w:bCs/>
          <w:iCs/>
        </w:rPr>
        <w:lastRenderedPageBreak/>
        <w:t>- protivnik osiguranja je neovlašteno dana 7. siječnja 2014. onemogućio korištenje računalnih programa i tako onemogućio predlagatelju obavljanje poslova ugovaranja, naručivanja i izdavanja ponuda kupcima novih vozila</w:t>
      </w:r>
      <w:r w:rsidR="001B46D0" w:rsidRPr="00E9720E">
        <w:rPr>
          <w:bCs/>
          <w:iCs/>
        </w:rPr>
        <w:t xml:space="preserve">. Predlagatelj osiguranja ističe da u slučaju daljnjeg onemogućavanja </w:t>
      </w:r>
      <w:r w:rsidR="00A94058" w:rsidRPr="00E9720E">
        <w:rPr>
          <w:bCs/>
          <w:iCs/>
        </w:rPr>
        <w:t>izvršavanja već sklopljenog ugovora o distribuciji na neodređeno vrijeme, predlagatelju osiguranja prijeti opasnost od nastanka nenadoknadive štete koja može dovesti do likvidacije tvrtke.</w:t>
      </w:r>
    </w:p>
    <w:p w:rsidRDefault="00A94058" w:rsidP="00091B86" w:rsidR="00A94058" w:rsidRPr="00E9720E">
      <w:pPr>
        <w:tabs>
          <w:tab w:pos="-720" w:val="left"/>
        </w:tabs>
        <w:suppressAutoHyphens/>
        <w:jc w:val="both"/>
        <w:rPr>
          <w:bCs/>
          <w:iCs/>
        </w:rPr>
      </w:pPr>
    </w:p>
    <w:p w:rsidRDefault="00A94058" w:rsidP="00091B86" w:rsidR="00A94058" w:rsidRPr="00E9720E">
      <w:pPr>
        <w:tabs>
          <w:tab w:pos="-720" w:val="left"/>
        </w:tabs>
        <w:suppressAutoHyphens/>
        <w:jc w:val="both"/>
        <w:rPr>
          <w:bCs/>
          <w:iCs/>
        </w:rPr>
      </w:pPr>
      <w:r w:rsidRPr="00E9720E">
        <w:rPr>
          <w:bCs/>
          <w:iCs/>
        </w:rPr>
        <w:tab/>
        <w:t xml:space="preserve">Stoga predlagatelj osiguranja predlaže da sud na temelju čl. 342. Ovršnog zakona radi osiguranja nenovčanog potraživanja predlagatelja i to izvršavanja ugovora o </w:t>
      </w:r>
      <w:r w:rsidR="008C4E81" w:rsidRPr="00E9720E">
        <w:rPr>
          <w:bCs/>
          <w:iCs/>
        </w:rPr>
        <w:t>distribuciji</w:t>
      </w:r>
      <w:r w:rsidRPr="00E9720E">
        <w:rPr>
          <w:bCs/>
          <w:iCs/>
        </w:rPr>
        <w:t xml:space="preserve"> novih vozila marke Peugeot na neodređenog vrijeme, donese </w:t>
      </w:r>
      <w:r w:rsidR="00A72A38" w:rsidRPr="00E9720E">
        <w:rPr>
          <w:bCs/>
          <w:iCs/>
        </w:rPr>
        <w:t>privremenu mjeru kojom se nalaže protivniku osiguranja da u roku od 8 dana od primitka mjere bez ikakve odgode uključi predlagatelja osiguranja u mrežu ovlaštenih distributera novih vozila marke Peugeot, te mu omogući ostvarivanje svih prava i obveza koja mu po toj osnovi pripadaju, a posebice pristup svoj opremi, uključujući relevantnim računalnim programima, nabavu elemenata vanjskog novog imidža marke Peugeot NIM-a za prodaju vozila, kao i da obavijesti pisanim putem sve kupce, leasing kuće i osiguravajuće kuće da je predlagatelj osiguranja i dalje ovlašteni distrib</w:t>
      </w:r>
      <w:r w:rsidR="00E5609C" w:rsidRPr="00E9720E">
        <w:rPr>
          <w:bCs/>
          <w:iCs/>
        </w:rPr>
        <w:t>uter novih vozila marke Peugeot, te je predložio da predmetna mjera traje do pravomoćnog okončanja postupka koji se vodi pred ovim sudom poslovni broj: P-3188/16, te da s</w:t>
      </w:r>
      <w:r w:rsidR="008C4E81" w:rsidRPr="00E9720E">
        <w:rPr>
          <w:bCs/>
          <w:iCs/>
        </w:rPr>
        <w:t>e protivniku osiguranja zaprijećuje</w:t>
      </w:r>
      <w:r w:rsidR="00E5609C" w:rsidRPr="00E9720E">
        <w:rPr>
          <w:bCs/>
          <w:iCs/>
        </w:rPr>
        <w:t xml:space="preserve"> sa novčanom kaznom u iznosu od 50.000,00 kn za svaki započeti dan u kojem nije postupio u skladu s točkom I. izreke rješenja, a koju će mu novčanu kaznu na prijedlog predlagatelja osiguranja sud izreći ako se utvrdi da se protivnik osiguranja i nakon isteka roka iz točke I. ponaša suprotno nalogu iz točke I. te će mu zaprijetiti novom novčanom kaznom ako se ponovno bude ponašao suprotno nalogu suda iz točke I.</w:t>
      </w:r>
    </w:p>
    <w:p w:rsidRDefault="00A12C7B" w:rsidP="004F49A0" w:rsidR="00230223" w:rsidRPr="00E9720E">
      <w:pPr>
        <w:tabs>
          <w:tab w:pos="-720" w:val="left"/>
        </w:tabs>
        <w:suppressAutoHyphens/>
        <w:jc w:val="both"/>
      </w:pPr>
      <w:r w:rsidRPr="00E9720E">
        <w:tab/>
      </w:r>
    </w:p>
    <w:p w:rsidRDefault="00230223" w:rsidP="004F49A0" w:rsidR="003D382E" w:rsidRPr="00E9720E">
      <w:pPr>
        <w:tabs>
          <w:tab w:pos="-720" w:val="left"/>
        </w:tabs>
        <w:suppressAutoHyphens/>
        <w:jc w:val="both"/>
      </w:pPr>
      <w:r w:rsidRPr="00E9720E">
        <w:tab/>
      </w:r>
      <w:r w:rsidR="00311DA9" w:rsidRPr="00E9720E">
        <w:t xml:space="preserve">Protivnik osiguranja je u svom podnesku od dana </w:t>
      </w:r>
      <w:r w:rsidR="003D382E" w:rsidRPr="00E9720E">
        <w:t>25</w:t>
      </w:r>
      <w:r w:rsidR="00311DA9" w:rsidRPr="00E9720E">
        <w:t xml:space="preserve">. </w:t>
      </w:r>
      <w:r w:rsidR="003D382E" w:rsidRPr="00E9720E">
        <w:t>svibnja</w:t>
      </w:r>
      <w:r w:rsidR="00311DA9" w:rsidRPr="00E9720E">
        <w:t xml:space="preserve"> 2017. godine, naveo da</w:t>
      </w:r>
      <w:r w:rsidR="00AD6A8C" w:rsidRPr="00E9720E">
        <w:t xml:space="preserve"> između stranaka nije zaključen Ugovor o distribuciji novih vozila marke Peugeot pa da stoga </w:t>
      </w:r>
      <w:r w:rsidR="00E9720E" w:rsidRPr="00E9720E">
        <w:t xml:space="preserve">protivnik osiguranja </w:t>
      </w:r>
      <w:r w:rsidR="00AD6A8C" w:rsidRPr="00E9720E">
        <w:t xml:space="preserve">nije </w:t>
      </w:r>
      <w:r w:rsidR="007D76C1">
        <w:t>mogao ni</w:t>
      </w:r>
      <w:r w:rsidR="00AD6A8C" w:rsidRPr="00E9720E">
        <w:t xml:space="preserve"> trebao izvršavati isti, te da </w:t>
      </w:r>
      <w:r w:rsidR="00E9720E" w:rsidRPr="00E9720E">
        <w:t xml:space="preserve">predlagatelj osiguranja </w:t>
      </w:r>
      <w:r w:rsidR="00AD6A8C" w:rsidRPr="00E9720E">
        <w:t>svjesno i svojevoljno nije</w:t>
      </w:r>
      <w:r w:rsidR="008C4E81" w:rsidRPr="00E9720E">
        <w:t xml:space="preserve"> </w:t>
      </w:r>
      <w:r w:rsidR="00AD6A8C" w:rsidRPr="00E9720E">
        <w:t xml:space="preserve">želio ispuniti selektivne kriterije za odabir distributera, te da </w:t>
      </w:r>
      <w:r w:rsidR="00E9720E" w:rsidRPr="00E9720E">
        <w:t xml:space="preserve">protivnik osiguranja </w:t>
      </w:r>
      <w:r w:rsidR="00AD6A8C" w:rsidRPr="00E9720E">
        <w:t>nije tražio od</w:t>
      </w:r>
      <w:r w:rsidR="00144724" w:rsidRPr="00E9720E">
        <w:t xml:space="preserve"> </w:t>
      </w:r>
      <w:r w:rsidR="007D76C1" w:rsidRPr="007D76C1">
        <w:t>predlagatelj</w:t>
      </w:r>
      <w:r w:rsidR="007D76C1">
        <w:t>a</w:t>
      </w:r>
      <w:r w:rsidR="007D76C1" w:rsidRPr="007D76C1">
        <w:t xml:space="preserve"> osiguranja</w:t>
      </w:r>
      <w:r w:rsidR="00144724" w:rsidRPr="00E9720E">
        <w:t xml:space="preserve"> da izgradi Blue box. Također je naveo da je </w:t>
      </w:r>
      <w:r w:rsidR="00E9720E" w:rsidRPr="00E9720E">
        <w:t xml:space="preserve">predlagatelj osiguranja </w:t>
      </w:r>
      <w:r w:rsidR="00144724" w:rsidRPr="00E9720E">
        <w:t>iz neobjašnjivih razloga odbio ispuniti nove prilagođene kriterije te je trebao samo naručiti elemente novog globalnog vizualnog identiteta marke Peugeot, što su svi dotadašnji distributeri koji su željeli zadržati distribuciju i učinili</w:t>
      </w:r>
      <w:r w:rsidR="003C64A7" w:rsidRPr="00E9720E">
        <w:t xml:space="preserve">. Također navodi da materijalni kriterij VM3 jasno određuje da se na vanjskoj fasadi zgrade postavljaju „identifikacijski elementi sukladni važećim normama uvoznika“, te da tvrdnja </w:t>
      </w:r>
      <w:r w:rsidR="00E9720E" w:rsidRPr="00E9720E">
        <w:t xml:space="preserve">predlagatelj osiguranja </w:t>
      </w:r>
      <w:r w:rsidR="003C64A7" w:rsidRPr="00E9720E">
        <w:t xml:space="preserve">da nije bio obvezan na glavnu fasadu postaviti identifikacijske elemente već da je samo morala postojati glavna fasada, je u najmanju ruku neozbiljna, te da je </w:t>
      </w:r>
      <w:r w:rsidR="00E9720E" w:rsidRPr="00E9720E">
        <w:t xml:space="preserve">predlagatelj osiguranja </w:t>
      </w:r>
      <w:r w:rsidR="003C64A7" w:rsidRPr="00E9720E">
        <w:t xml:space="preserve">bio upoznat </w:t>
      </w:r>
      <w:r w:rsidR="008D1971" w:rsidRPr="00E9720E">
        <w:t xml:space="preserve">sa svim novim, prilagođenim kriterijima selekcije, pa budući da </w:t>
      </w:r>
      <w:r w:rsidR="00E9720E" w:rsidRPr="00E9720E">
        <w:t xml:space="preserve">predlagatelj osiguranja </w:t>
      </w:r>
      <w:r w:rsidR="008D1971" w:rsidRPr="00E9720E">
        <w:t xml:space="preserve">nije do 01.01.2014. ispunio predmetne kriterije, to </w:t>
      </w:r>
      <w:r w:rsidR="00E9720E" w:rsidRPr="00E9720E">
        <w:t xml:space="preserve">protivnik osiguranja </w:t>
      </w:r>
      <w:r w:rsidR="008D1971" w:rsidRPr="00E9720E">
        <w:t xml:space="preserve">i nije potpisao predmetni ugovor sa </w:t>
      </w:r>
      <w:r w:rsidR="00E9720E" w:rsidRPr="00E9720E">
        <w:t>predlagatelj</w:t>
      </w:r>
      <w:r w:rsidR="00E9720E">
        <w:t>em</w:t>
      </w:r>
      <w:r w:rsidR="00E9720E" w:rsidRPr="00E9720E">
        <w:t xml:space="preserve"> osiguranja</w:t>
      </w:r>
      <w:r w:rsidR="008D1971" w:rsidRPr="00E9720E">
        <w:t xml:space="preserve">. Također ističe da </w:t>
      </w:r>
      <w:r w:rsidR="00E9720E" w:rsidRPr="00E9720E">
        <w:t xml:space="preserve">predlagatelj osiguranja </w:t>
      </w:r>
      <w:r w:rsidR="008D1971" w:rsidRPr="00E9720E">
        <w:t>nije učinio vjerojatnim postojanje pretpostavi za određivanje privremene mjere</w:t>
      </w:r>
      <w:r w:rsidR="00B52074" w:rsidRPr="00E9720E">
        <w:t>.</w:t>
      </w:r>
    </w:p>
    <w:p w:rsidRDefault="003C4765" w:rsidP="004F49A0" w:rsidR="003C4765">
      <w:pPr>
        <w:tabs>
          <w:tab w:pos="-720" w:val="left"/>
        </w:tabs>
        <w:suppressAutoHyphens/>
        <w:jc w:val="both"/>
        <w:rPr>
          <w:color w:val="FF0000"/>
        </w:rPr>
      </w:pPr>
    </w:p>
    <w:p w:rsidRDefault="003C4765" w:rsidP="004F49A0" w:rsidR="003C4765" w:rsidRPr="000236FF">
      <w:pPr>
        <w:tabs>
          <w:tab w:pos="-720" w:val="left"/>
        </w:tabs>
        <w:suppressAutoHyphens/>
        <w:jc w:val="both"/>
      </w:pPr>
      <w:r>
        <w:rPr>
          <w:color w:val="FF0000"/>
        </w:rPr>
        <w:tab/>
      </w:r>
      <w:r w:rsidRPr="000236FF">
        <w:t>Dana 29. prosinca 2017. godine, sud je donio rješenje poslovni broj: Ovr-112/17-7 kojim je odbio kao neosnovan predlagateljev prijedlog za određivanje privremene mjere.</w:t>
      </w:r>
    </w:p>
    <w:p w:rsidRDefault="003C4765" w:rsidP="004F49A0" w:rsidR="003C4765" w:rsidRPr="000236FF">
      <w:pPr>
        <w:tabs>
          <w:tab w:pos="-720" w:val="left"/>
        </w:tabs>
        <w:suppressAutoHyphens/>
        <w:jc w:val="both"/>
      </w:pPr>
    </w:p>
    <w:p w:rsidRDefault="003C4765" w:rsidP="003C4765" w:rsidR="003C4765" w:rsidRPr="000236FF">
      <w:pPr>
        <w:tabs>
          <w:tab w:pos="-720" w:val="left"/>
        </w:tabs>
        <w:suppressAutoHyphens/>
        <w:jc w:val="both"/>
      </w:pPr>
      <w:r w:rsidRPr="000236FF">
        <w:tab/>
        <w:t>Dana 5. veljače 2018. godine, odlučujući po žalbi predlagatelja osiguranja, Visoki trgovački sud Republike Hrvatske je donio rješenje poslovni broj: Pž-200/2018. kojim je ukinuo predmetno rješenje ovog suda poslovni broj: Ovr-112/17-7 od dana 29. prosinca 2017. godine i predmet vratio ovom sudu na ponovno odlučivanje.</w:t>
      </w:r>
    </w:p>
    <w:p w:rsidRDefault="003D382E" w:rsidP="004F49A0" w:rsidR="003D382E">
      <w:pPr>
        <w:tabs>
          <w:tab w:pos="-720" w:val="left"/>
        </w:tabs>
        <w:suppressAutoHyphens/>
        <w:jc w:val="both"/>
        <w:rPr>
          <w:color w:val="FF0000"/>
        </w:rPr>
      </w:pPr>
    </w:p>
    <w:p w:rsidRDefault="000236FF" w:rsidP="000236FF" w:rsidR="000236FF" w:rsidRPr="00E9720E">
      <w:pPr>
        <w:tabs>
          <w:tab w:pos="-720" w:val="left"/>
        </w:tabs>
        <w:suppressAutoHyphens/>
        <w:jc w:val="both"/>
      </w:pPr>
      <w:r>
        <w:rPr>
          <w:color w:val="FF0000"/>
        </w:rPr>
        <w:tab/>
      </w:r>
      <w:r w:rsidRPr="00E9720E">
        <w:t xml:space="preserve">U predmetnom rješenju </w:t>
      </w:r>
      <w:r w:rsidR="00E9720E">
        <w:t>Visoki trgovački sud RH</w:t>
      </w:r>
      <w:r w:rsidRPr="00E9720E">
        <w:t xml:space="preserve"> navodi da prilikom odlučivanja o postojanju druge pretpostavke za određivanje privremene mjere, prijetnje nastanka nenadoknadive štete, prvostupanjski sud nije uopće cijenio sve razloge na koje se pozvao predlagatelj niti isprave koje su priložene u spisu, nego je samo paušalno naveo da predlagatelj osiguranja nije dokazao drugu pretpostavku za određivanje privremene mjere, a što je bio dužan u skladu s člankom 219. ZPP-a. te da je prvostupanjski sud naveo da nije jasno zašto je predlagatelj tek nakon više od tri godine podnio prijedlog za osiguranje, iako je predlagatelj tvrdio i dokazao da je vodio postupak i pred koji tijelom, te zašto je taj postupak obustavljen i o tome je priložio dokaze, te da iz obrazloženja pobijanog rješenja proizlazi kako je prvostupanjski sud samo naveo dokaze koji su izvedeni, ali je izostala ocjena tih dokaza i što je iz kojeg dokaza utvrđeno.</w:t>
      </w:r>
    </w:p>
    <w:p w:rsidRDefault="000236FF" w:rsidP="000236FF" w:rsidR="000236FF" w:rsidRPr="00E9720E">
      <w:pPr>
        <w:tabs>
          <w:tab w:pos="-720" w:val="left"/>
        </w:tabs>
        <w:suppressAutoHyphens/>
        <w:jc w:val="both"/>
      </w:pPr>
    </w:p>
    <w:p w:rsidRDefault="00626CD4" w:rsidP="000236FF" w:rsidR="000236FF" w:rsidRPr="00E9720E">
      <w:pPr>
        <w:tabs>
          <w:tab w:pos="-720" w:val="left"/>
        </w:tabs>
        <w:suppressAutoHyphens/>
        <w:jc w:val="both"/>
      </w:pPr>
      <w:r w:rsidRPr="00626CD4">
        <w:tab/>
        <w:t>Visoki trgovački sud RH u predmetnom rješenju navodi da p</w:t>
      </w:r>
      <w:r w:rsidR="000236FF" w:rsidRPr="00626CD4">
        <w:t xml:space="preserve">rvenstveno valja istaknuti da predlagatelj osiguranja u prijedlogu za osiguranje upućuje na to da je mjera potrebna da bi se spriječio nastanak nenadoknadive štete koja mu prijeti zbog onemogućene prodaje vozila, </w:t>
      </w:r>
      <w:r w:rsidR="000236FF" w:rsidRPr="00E9720E">
        <w:t>budući da je zbog velike investicije, izgradnje autosalona specijaliziranog za vozila marke Peugeot, uvjetovanom od strane protivnika osiguran</w:t>
      </w:r>
      <w:r w:rsidRPr="00E9720E">
        <w:t>j</w:t>
      </w:r>
      <w:r w:rsidR="000236FF" w:rsidRPr="00E9720E">
        <w:t>a, ostao višemilijunski iznos kredita bankama, koje predlagatelj osiguranja ne može otplaćivati, da će zbog nemogućnosti prodaje novih vozila doći do daljnjeg otpuštanja radnika,</w:t>
      </w:r>
      <w:r w:rsidR="00E9720E">
        <w:t xml:space="preserve"> </w:t>
      </w:r>
      <w:r w:rsidR="000236FF" w:rsidRPr="00E9720E">
        <w:t>pada prometa i servisnih usluga jer nema novih klijenata u servisu,</w:t>
      </w:r>
      <w:r w:rsidRPr="00E9720E">
        <w:t xml:space="preserve"> </w:t>
      </w:r>
      <w:r w:rsidR="000236FF" w:rsidRPr="00E9720E">
        <w:t xml:space="preserve">a što </w:t>
      </w:r>
      <w:r w:rsidRPr="00E9720E">
        <w:t xml:space="preserve">će rezultirati stečajem društva, te da je </w:t>
      </w:r>
      <w:r w:rsidR="000236FF" w:rsidRPr="00E9720E">
        <w:t>Predlagatelj dostavio dokumentaciju (pisanu korespondenciju st</w:t>
      </w:r>
      <w:r w:rsidR="00E9720E">
        <w:t>ranaka od 2001. godine na dalje</w:t>
      </w:r>
      <w:r w:rsidR="000236FF" w:rsidRPr="00E9720E">
        <w:t>) za koju tvrdi da dokazuje da je milijunsku investiciju izgradnje autosalona za prodaju i servisiranje vozila marke Peugeot uvjetovao protivnik osiguranja, te dokaz da je u veljači 2014. godine, odmah nakon što mu je onemogućena prodaja novih vozila, pokrenuo i vodio postupak pred Agencijom za zaštitu tržišnog natjecanja upravo u vezi sa zaštitom njegovih prava i interesa vezanih za spornim ugovorom o distribuciji vozila na neodređeno vrijeme, ugovore o prestanku radnog odnosa itd.</w:t>
      </w:r>
    </w:p>
    <w:p w:rsidRDefault="000236FF" w:rsidP="004F49A0" w:rsidR="000236FF">
      <w:pPr>
        <w:tabs>
          <w:tab w:pos="-720" w:val="left"/>
        </w:tabs>
        <w:suppressAutoHyphens/>
        <w:jc w:val="both"/>
        <w:rPr>
          <w:color w:val="FF0000"/>
        </w:rPr>
      </w:pPr>
    </w:p>
    <w:p w:rsidRDefault="00C15401" w:rsidP="00101393" w:rsidR="00EE7DE1" w:rsidRPr="00E9720E">
      <w:pPr>
        <w:tabs>
          <w:tab w:pos="-720" w:val="left"/>
        </w:tabs>
        <w:suppressAutoHyphens/>
        <w:jc w:val="both"/>
        <w:rPr>
          <w:bCs/>
          <w:iCs/>
        </w:rPr>
      </w:pPr>
      <w:r w:rsidRPr="00E95AAF">
        <w:rPr>
          <w:bCs/>
          <w:iCs/>
          <w:color w:val="FF0000"/>
        </w:rPr>
        <w:tab/>
      </w:r>
      <w:r w:rsidRPr="00E9720E">
        <w:rPr>
          <w:bCs/>
          <w:iCs/>
        </w:rPr>
        <w:t xml:space="preserve">Prilikom odlučivanja o prijedlogu predlagatelja sud je izvršio uvid u dokumentaciju koja prileži spisu, </w:t>
      </w:r>
      <w:r w:rsidR="00D567CE" w:rsidRPr="00E9720E">
        <w:rPr>
          <w:bCs/>
          <w:iCs/>
        </w:rPr>
        <w:t xml:space="preserve">i to: </w:t>
      </w:r>
      <w:r w:rsidR="00EE7DE1" w:rsidRPr="00E9720E">
        <w:rPr>
          <w:bCs/>
          <w:iCs/>
        </w:rPr>
        <w:t>dopis od Peugeotovog ovlaštenog društva TENDER d.o.o. za arhitekturu, dizajn, inženjering i konzalting, od dana 08.08.2015. godine/ IZVJEŠTAJ O IZVRŠENOM PREGLEDU KONCESIJE AUTO MAKSIMIR  kojim se potvrđuje da je generalno predmetna koncesija izgrađena sukladno projektima i rješenjima us</w:t>
      </w:r>
      <w:r w:rsidR="008C4E81" w:rsidRPr="00E9720E">
        <w:rPr>
          <w:bCs/>
          <w:iCs/>
        </w:rPr>
        <w:t>u</w:t>
      </w:r>
      <w:r w:rsidR="00EE7DE1" w:rsidRPr="00E9720E">
        <w:rPr>
          <w:bCs/>
          <w:iCs/>
        </w:rPr>
        <w:t xml:space="preserve">glašenim sa naručiteljem Peugeot Hrvatska d.o.o. (list 11 spisa), </w:t>
      </w:r>
      <w:r w:rsidR="004E0297" w:rsidRPr="00E9720E">
        <w:rPr>
          <w:bCs/>
          <w:iCs/>
        </w:rPr>
        <w:t xml:space="preserve">dopis od dana 27.09.2001. godine kojim </w:t>
      </w:r>
      <w:r w:rsidR="007D76C1" w:rsidRPr="007D76C1">
        <w:rPr>
          <w:bCs/>
          <w:iCs/>
        </w:rPr>
        <w:t>predlagatelj osiguranja</w:t>
      </w:r>
      <w:r w:rsidR="004E0297" w:rsidRPr="007D76C1">
        <w:rPr>
          <w:bCs/>
          <w:iCs/>
        </w:rPr>
        <w:t xml:space="preserve"> </w:t>
      </w:r>
      <w:r w:rsidR="004E0297" w:rsidRPr="00E9720E">
        <w:rPr>
          <w:bCs/>
          <w:iCs/>
        </w:rPr>
        <w:t xml:space="preserve">obavještava </w:t>
      </w:r>
      <w:r w:rsidR="007D76C1">
        <w:rPr>
          <w:bCs/>
          <w:iCs/>
        </w:rPr>
        <w:t>protivnika osiguranja</w:t>
      </w:r>
      <w:r w:rsidR="004E0297" w:rsidRPr="00E9720E">
        <w:rPr>
          <w:bCs/>
          <w:iCs/>
        </w:rPr>
        <w:t xml:space="preserve"> temeljem zahtjeva istog sa sastanka od 12.06.2001.godine pronašao odgovarajuće građevinsko zemljište, te kojim moli obavijest o terminu posjete lokaciji kako bi se moglo pristupiti daljnjim aktivnostima (list 12 spisa), dopis </w:t>
      </w:r>
      <w:r w:rsidR="007D76C1" w:rsidRPr="007D76C1">
        <w:rPr>
          <w:bCs/>
          <w:iCs/>
        </w:rPr>
        <w:t xml:space="preserve">protivnika osiguranja </w:t>
      </w:r>
      <w:r w:rsidR="004E0297" w:rsidRPr="00E9720E">
        <w:rPr>
          <w:bCs/>
          <w:iCs/>
        </w:rPr>
        <w:t xml:space="preserve">a od dana 28.09.2001. godine kojim isti predlaže okončanje realizacije ovog važnog projekta (gradnja tzv. " Blue Box") (list 13 spisa), dopis </w:t>
      </w:r>
      <w:r w:rsidR="007D76C1" w:rsidRPr="007D76C1">
        <w:rPr>
          <w:bCs/>
          <w:iCs/>
        </w:rPr>
        <w:t xml:space="preserve">protivnika osiguranja </w:t>
      </w:r>
      <w:r w:rsidR="004E0297" w:rsidRPr="00E9720E">
        <w:rPr>
          <w:bCs/>
          <w:iCs/>
        </w:rPr>
        <w:t>a od dana 09.10.2001.</w:t>
      </w:r>
      <w:r w:rsidR="00110B50">
        <w:rPr>
          <w:bCs/>
          <w:iCs/>
        </w:rPr>
        <w:t xml:space="preserve"> </w:t>
      </w:r>
      <w:r w:rsidR="004E0297" w:rsidRPr="00E9720E">
        <w:rPr>
          <w:bCs/>
          <w:iCs/>
        </w:rPr>
        <w:t>godine u kojem isti potvrđuje da je lokacija odgovarajuća no zahtijeva dodatne informacije u svrhu utvrđivanja najboljeg mogućeg načina za eksploataciju predmetne lokacije, te predlaže suradnju s ovlaštenim arhitektima (list 14 spisa), dopis od dana 30.10.2001.</w:t>
      </w:r>
      <w:r w:rsidR="00110B50">
        <w:rPr>
          <w:bCs/>
          <w:iCs/>
        </w:rPr>
        <w:t xml:space="preserve"> </w:t>
      </w:r>
      <w:r w:rsidR="004E0297" w:rsidRPr="00E9720E">
        <w:rPr>
          <w:bCs/>
          <w:iCs/>
        </w:rPr>
        <w:t xml:space="preserve">godine kojim se </w:t>
      </w:r>
      <w:r w:rsidR="007D76C1" w:rsidRPr="007D76C1">
        <w:rPr>
          <w:bCs/>
          <w:iCs/>
        </w:rPr>
        <w:t>protivnik</w:t>
      </w:r>
      <w:r w:rsidR="007D76C1">
        <w:rPr>
          <w:bCs/>
          <w:iCs/>
        </w:rPr>
        <w:t>u</w:t>
      </w:r>
      <w:r w:rsidR="007D76C1" w:rsidRPr="007D76C1">
        <w:rPr>
          <w:bCs/>
          <w:iCs/>
        </w:rPr>
        <w:t xml:space="preserve"> osiguranja </w:t>
      </w:r>
      <w:r w:rsidR="004E0297" w:rsidRPr="00E9720E">
        <w:rPr>
          <w:bCs/>
          <w:iCs/>
        </w:rPr>
        <w:t>u dostavljaju tražene informacije  za planiranu  lokaciju i investiciju (list 15 spisa), dop</w:t>
      </w:r>
      <w:r w:rsidR="007242E2" w:rsidRPr="00E9720E">
        <w:rPr>
          <w:bCs/>
          <w:iCs/>
        </w:rPr>
        <w:t xml:space="preserve">is od dana 06.11.2001. (list 16-19 </w:t>
      </w:r>
      <w:r w:rsidR="004E0297" w:rsidRPr="00E9720E">
        <w:rPr>
          <w:bCs/>
          <w:iCs/>
        </w:rPr>
        <w:t xml:space="preserve">spisa), </w:t>
      </w:r>
      <w:r w:rsidR="007242E2" w:rsidRPr="00E9720E">
        <w:rPr>
          <w:bCs/>
          <w:iCs/>
        </w:rPr>
        <w:t xml:space="preserve">dopis </w:t>
      </w:r>
      <w:r w:rsidR="007D76C1">
        <w:rPr>
          <w:bCs/>
          <w:iCs/>
        </w:rPr>
        <w:t>protivniku</w:t>
      </w:r>
      <w:r w:rsidR="007D76C1" w:rsidRPr="007D76C1">
        <w:rPr>
          <w:bCs/>
          <w:iCs/>
        </w:rPr>
        <w:t xml:space="preserve"> osiguranja </w:t>
      </w:r>
      <w:r w:rsidR="007242E2" w:rsidRPr="00E9720E">
        <w:rPr>
          <w:bCs/>
          <w:iCs/>
        </w:rPr>
        <w:t xml:space="preserve">u od dana 12.12.2001. godine kojim </w:t>
      </w:r>
      <w:r w:rsidR="007D76C1" w:rsidRPr="007D76C1">
        <w:rPr>
          <w:bCs/>
          <w:iCs/>
        </w:rPr>
        <w:t>predlagatelj osiguranja</w:t>
      </w:r>
      <w:r w:rsidR="007242E2" w:rsidRPr="007D76C1">
        <w:rPr>
          <w:bCs/>
          <w:iCs/>
        </w:rPr>
        <w:t xml:space="preserve"> </w:t>
      </w:r>
      <w:r w:rsidR="007242E2" w:rsidRPr="00E9720E">
        <w:rPr>
          <w:bCs/>
          <w:iCs/>
        </w:rPr>
        <w:t xml:space="preserve"> obavještava o prihvaćanju poslovnog plana i ističe neophodne korekcije u smislu povećanja površine salona za minimalno 5 vozila, te ističe da je pojedine etape projekta potrebno koordinirati s ovlaštenim arhitektima uz prethodnu suglasnost Peugeot Hrvatska kako bi pristupili izradu i idejnog rješenja predmetnog objekta. (list 20 spisa), dopis od 29.08.2002. </w:t>
      </w:r>
      <w:r w:rsidR="007242E2" w:rsidRPr="00E9720E">
        <w:rPr>
          <w:bCs/>
          <w:iCs/>
        </w:rPr>
        <w:lastRenderedPageBreak/>
        <w:t xml:space="preserve">(list 21 spisa), dopis od dana 09.09.2002. godine kojim </w:t>
      </w:r>
      <w:r w:rsidR="007D76C1">
        <w:rPr>
          <w:bCs/>
          <w:iCs/>
        </w:rPr>
        <w:t>protivnik osiguranja</w:t>
      </w:r>
      <w:r w:rsidR="007242E2" w:rsidRPr="00E9720E">
        <w:rPr>
          <w:bCs/>
          <w:iCs/>
        </w:rPr>
        <w:t xml:space="preserve"> obavještava </w:t>
      </w:r>
      <w:r w:rsidR="007D76C1" w:rsidRPr="007D76C1">
        <w:rPr>
          <w:bCs/>
          <w:iCs/>
        </w:rPr>
        <w:t>predlagatelj</w:t>
      </w:r>
      <w:r w:rsidR="007D76C1">
        <w:rPr>
          <w:bCs/>
          <w:iCs/>
        </w:rPr>
        <w:t>a</w:t>
      </w:r>
      <w:r w:rsidR="007D76C1" w:rsidRPr="007D76C1">
        <w:rPr>
          <w:bCs/>
          <w:iCs/>
        </w:rPr>
        <w:t xml:space="preserve"> osiguranja </w:t>
      </w:r>
      <w:r w:rsidR="007242E2" w:rsidRPr="00E9720E">
        <w:rPr>
          <w:bCs/>
          <w:iCs/>
        </w:rPr>
        <w:t xml:space="preserve">da je suglasan s realizacijom predloženog objekta uz uvjet da se prilikom izgradnje </w:t>
      </w:r>
      <w:r w:rsidR="007D76C1" w:rsidRPr="007D76C1">
        <w:rPr>
          <w:bCs/>
          <w:iCs/>
        </w:rPr>
        <w:t>predlagatelj osiguranja</w:t>
      </w:r>
      <w:r w:rsidR="007242E2" w:rsidRPr="007D76C1">
        <w:rPr>
          <w:bCs/>
          <w:iCs/>
        </w:rPr>
        <w:t xml:space="preserve"> </w:t>
      </w:r>
      <w:r w:rsidR="007242E2" w:rsidRPr="00E9720E">
        <w:rPr>
          <w:bCs/>
          <w:iCs/>
        </w:rPr>
        <w:t>u potpunosti pridržava prezentiranog idejnog rješenja (list 22 spisa), dopis od dana 25.07.2003. (list 23 spisa), ocjena sukladnosti primjene peugeot normi i standarda Blue box Auto Maksimir (list 24 spisa), preslika ugovora o distribuciji novih vozila na neodređeno vrijeme od dana 30.05.2005. godine (list 25</w:t>
      </w:r>
      <w:r w:rsidR="00084E5A" w:rsidRPr="00E9720E">
        <w:rPr>
          <w:bCs/>
          <w:iCs/>
        </w:rPr>
        <w:t>-43 spisa), dodatak ugovoru o distribuciji na neodređeno vrijeme Peugeot (list 44-45 spisa), dopis od dana 30.12.2005. (list 46 spisa), preslika primjerka nacrta ugovora o distribuciji (list 47</w:t>
      </w:r>
      <w:r w:rsidR="00247188" w:rsidRPr="00E9720E">
        <w:rPr>
          <w:bCs/>
          <w:iCs/>
        </w:rPr>
        <w:t xml:space="preserve">-67 spisa), selektivni kriterij distributera novih vozila od 09.12.2013. godine (list 68-73 </w:t>
      </w:r>
      <w:r w:rsidR="00686C71" w:rsidRPr="00E9720E">
        <w:rPr>
          <w:bCs/>
          <w:iCs/>
        </w:rPr>
        <w:t xml:space="preserve">i 130 </w:t>
      </w:r>
      <w:r w:rsidR="00247188" w:rsidRPr="00E9720E">
        <w:rPr>
          <w:bCs/>
          <w:iCs/>
        </w:rPr>
        <w:t xml:space="preserve">spisa), dopis od 03.01.2014. (list 74 </w:t>
      </w:r>
      <w:r w:rsidR="00686C71" w:rsidRPr="00E9720E">
        <w:rPr>
          <w:bCs/>
          <w:iCs/>
        </w:rPr>
        <w:t xml:space="preserve">i 131 </w:t>
      </w:r>
      <w:r w:rsidR="00247188" w:rsidRPr="00E9720E">
        <w:rPr>
          <w:bCs/>
          <w:iCs/>
        </w:rPr>
        <w:t xml:space="preserve">spisa), dopis </w:t>
      </w:r>
      <w:r w:rsidR="007D76C1" w:rsidRPr="007D76C1">
        <w:rPr>
          <w:bCs/>
          <w:iCs/>
        </w:rPr>
        <w:t>protivnik</w:t>
      </w:r>
      <w:r w:rsidR="007D76C1">
        <w:rPr>
          <w:bCs/>
          <w:iCs/>
        </w:rPr>
        <w:t>a</w:t>
      </w:r>
      <w:r w:rsidR="007D76C1" w:rsidRPr="007D76C1">
        <w:rPr>
          <w:bCs/>
          <w:iCs/>
        </w:rPr>
        <w:t xml:space="preserve"> osiguranja </w:t>
      </w:r>
      <w:r w:rsidR="00247188" w:rsidRPr="00E9720E">
        <w:rPr>
          <w:bCs/>
          <w:iCs/>
        </w:rPr>
        <w:t xml:space="preserve">a kojim obavještava </w:t>
      </w:r>
      <w:r w:rsidR="007D76C1" w:rsidRPr="007D76C1">
        <w:rPr>
          <w:bCs/>
          <w:iCs/>
        </w:rPr>
        <w:t>predlagatelj</w:t>
      </w:r>
      <w:r w:rsidR="007D76C1">
        <w:rPr>
          <w:bCs/>
          <w:iCs/>
        </w:rPr>
        <w:t>a</w:t>
      </w:r>
      <w:r w:rsidR="007D76C1" w:rsidRPr="007D76C1">
        <w:rPr>
          <w:bCs/>
          <w:iCs/>
        </w:rPr>
        <w:t xml:space="preserve"> osiguranja </w:t>
      </w:r>
      <w:r w:rsidR="007D76C1">
        <w:rPr>
          <w:bCs/>
          <w:iCs/>
        </w:rPr>
        <w:t>o</w:t>
      </w:r>
      <w:r w:rsidR="00247188" w:rsidRPr="00E9720E">
        <w:rPr>
          <w:bCs/>
          <w:iCs/>
        </w:rPr>
        <w:t xml:space="preserve"> prestanku distribucije novih vozila od 31.12.2013. godine (list 75-77 spisa), dopis </w:t>
      </w:r>
      <w:r w:rsidR="007D76C1" w:rsidRPr="007D76C1">
        <w:rPr>
          <w:bCs/>
          <w:iCs/>
        </w:rPr>
        <w:t>protivnik</w:t>
      </w:r>
      <w:r w:rsidR="007D76C1">
        <w:rPr>
          <w:bCs/>
          <w:iCs/>
        </w:rPr>
        <w:t>a</w:t>
      </w:r>
      <w:r w:rsidR="007D76C1" w:rsidRPr="007D76C1">
        <w:rPr>
          <w:bCs/>
          <w:iCs/>
        </w:rPr>
        <w:t xml:space="preserve"> osiguranja </w:t>
      </w:r>
      <w:r w:rsidR="00247188" w:rsidRPr="00E9720E">
        <w:rPr>
          <w:bCs/>
          <w:iCs/>
        </w:rPr>
        <w:t xml:space="preserve">a od 14.01.2014. godine kojim potvrđuje prestanak ugovora (list 78-79 spisa), </w:t>
      </w:r>
      <w:r w:rsidR="00A86392" w:rsidRPr="00E9720E">
        <w:rPr>
          <w:bCs/>
          <w:iCs/>
        </w:rPr>
        <w:t xml:space="preserve">e mail </w:t>
      </w:r>
      <w:r w:rsidR="007D76C1" w:rsidRPr="007D76C1">
        <w:rPr>
          <w:bCs/>
          <w:iCs/>
        </w:rPr>
        <w:t>protivnik</w:t>
      </w:r>
      <w:r w:rsidR="007D76C1">
        <w:rPr>
          <w:bCs/>
          <w:iCs/>
        </w:rPr>
        <w:t>a osiguranja</w:t>
      </w:r>
      <w:r w:rsidR="00A86392" w:rsidRPr="00E9720E">
        <w:rPr>
          <w:bCs/>
          <w:iCs/>
        </w:rPr>
        <w:t xml:space="preserve"> od dana 04.04.2014.</w:t>
      </w:r>
      <w:r w:rsidR="00110B50">
        <w:rPr>
          <w:bCs/>
          <w:iCs/>
        </w:rPr>
        <w:t xml:space="preserve"> </w:t>
      </w:r>
      <w:r w:rsidR="00A86392" w:rsidRPr="00E9720E">
        <w:rPr>
          <w:bCs/>
          <w:iCs/>
        </w:rPr>
        <w:t xml:space="preserve">godine, upućen distributeru AC Vukman (list 80-82 </w:t>
      </w:r>
      <w:r w:rsidR="00686C71" w:rsidRPr="00E9720E">
        <w:rPr>
          <w:bCs/>
          <w:iCs/>
        </w:rPr>
        <w:t xml:space="preserve">i 132-134 </w:t>
      </w:r>
      <w:r w:rsidR="00A86392" w:rsidRPr="00E9720E">
        <w:rPr>
          <w:bCs/>
          <w:iCs/>
        </w:rPr>
        <w:t xml:space="preserve">spisa), preslike poslovno uvjetovanih otkaza ugovora o radu zbog gospodarskih razloga (list 83-91 spisa), </w:t>
      </w:r>
      <w:r w:rsidR="00370E00" w:rsidRPr="00E9720E">
        <w:rPr>
          <w:bCs/>
          <w:iCs/>
        </w:rPr>
        <w:t>preslika Rješenja o privremenoj mjeri donesenoj po prijedlogu predlagatelja u postupku koji se vodio pred nadležnom agencijom za zaštitu tržišnog natjecanja (list 92-94</w:t>
      </w:r>
      <w:r w:rsidR="00686C71" w:rsidRPr="00E9720E">
        <w:rPr>
          <w:bCs/>
          <w:iCs/>
        </w:rPr>
        <w:t xml:space="preserve"> i 135-137 </w:t>
      </w:r>
      <w:r w:rsidR="00370E00" w:rsidRPr="00E9720E">
        <w:rPr>
          <w:bCs/>
          <w:iCs/>
        </w:rPr>
        <w:t xml:space="preserve">spisa), </w:t>
      </w:r>
      <w:r w:rsidR="0057512F" w:rsidRPr="00E9720E">
        <w:rPr>
          <w:bCs/>
          <w:iCs/>
        </w:rPr>
        <w:t>fotografije (list 107-108 spisa), izvod iz poslovne.hr (list 110 spisa), e-mail prepiska (list 124</w:t>
      </w:r>
      <w:r w:rsidR="00686C71" w:rsidRPr="00E9720E">
        <w:rPr>
          <w:bCs/>
          <w:iCs/>
        </w:rPr>
        <w:t>-129 spisa), dopis od 09.01.2013. (list 13</w:t>
      </w:r>
      <w:r w:rsidR="00D131AC" w:rsidRPr="00E9720E">
        <w:rPr>
          <w:bCs/>
          <w:iCs/>
        </w:rPr>
        <w:t>8-141 spisa), dopis od 27.11.2013. (list 142 spisa) dopis od 21.11.2013. (list 143 spisa), dopis od 10.07.2013. (list 144 spisa), račun (list 145 spisa), obavijest od dana 07.02.2014. (list 146-147 spisa).</w:t>
      </w:r>
    </w:p>
    <w:p w:rsidRDefault="00EE7DE1" w:rsidP="00101393" w:rsidR="00EE7DE1" w:rsidRPr="00E95AAF">
      <w:pPr>
        <w:tabs>
          <w:tab w:pos="-720" w:val="left"/>
        </w:tabs>
        <w:suppressAutoHyphens/>
        <w:jc w:val="both"/>
        <w:rPr>
          <w:bCs/>
          <w:iCs/>
          <w:color w:val="FF0000"/>
        </w:rPr>
      </w:pPr>
    </w:p>
    <w:p w:rsidRDefault="00605FCB" w:rsidP="00605FCB" w:rsidR="00605FCB" w:rsidRPr="003C4765">
      <w:pPr>
        <w:ind w:firstLine="708"/>
        <w:jc w:val="both"/>
        <w:rPr>
          <w:b/>
          <w:lang w:val="pt-BR"/>
        </w:rPr>
      </w:pPr>
      <w:r w:rsidRPr="003C4765">
        <w:rPr>
          <w:b/>
          <w:lang w:val="pt-BR"/>
        </w:rPr>
        <w:t xml:space="preserve">Prijedlog za osiguranje </w:t>
      </w:r>
      <w:r w:rsidR="006F6D57" w:rsidRPr="003C4765">
        <w:rPr>
          <w:b/>
          <w:lang w:val="pt-BR"/>
        </w:rPr>
        <w:t>ne</w:t>
      </w:r>
      <w:r w:rsidRPr="003C4765">
        <w:rPr>
          <w:b/>
          <w:lang w:val="pt-BR"/>
        </w:rPr>
        <w:t>novčane tražbine određivanje privremene mjere nije osnovan.</w:t>
      </w:r>
    </w:p>
    <w:p w:rsidRDefault="009507AD" w:rsidP="00101393" w:rsidR="009507AD" w:rsidRPr="003C4765">
      <w:pPr>
        <w:tabs>
          <w:tab w:pos="-720" w:val="left"/>
        </w:tabs>
        <w:suppressAutoHyphens/>
        <w:jc w:val="both"/>
        <w:rPr>
          <w:bCs/>
          <w:iCs/>
        </w:rPr>
      </w:pPr>
    </w:p>
    <w:p w:rsidRDefault="007834E9" w:rsidP="007B0B00" w:rsidR="007B0B00" w:rsidRPr="003C4765">
      <w:pPr>
        <w:tabs>
          <w:tab w:pos="-720" w:val="left"/>
        </w:tabs>
        <w:suppressAutoHyphens/>
        <w:jc w:val="both"/>
        <w:rPr>
          <w:bCs/>
          <w:iCs/>
        </w:rPr>
      </w:pPr>
      <w:r w:rsidRPr="003C4765">
        <w:tab/>
      </w:r>
      <w:r w:rsidR="00CD3F9E" w:rsidRPr="003C4765">
        <w:t>Odredbom</w:t>
      </w:r>
      <w:r w:rsidR="00D558E8" w:rsidRPr="003C4765">
        <w:t xml:space="preserve"> članka </w:t>
      </w:r>
      <w:r w:rsidR="00411104" w:rsidRPr="003C4765">
        <w:rPr>
          <w:bCs/>
          <w:iCs/>
        </w:rPr>
        <w:t>34</w:t>
      </w:r>
      <w:r w:rsidR="006F6D57" w:rsidRPr="003C4765">
        <w:rPr>
          <w:bCs/>
          <w:iCs/>
        </w:rPr>
        <w:t>6</w:t>
      </w:r>
      <w:r w:rsidR="00D558E8" w:rsidRPr="003C4765">
        <w:rPr>
          <w:bCs/>
          <w:iCs/>
        </w:rPr>
        <w:t xml:space="preserve">. Ovršnog zakona (Narodne novine br. </w:t>
      </w:r>
      <w:r w:rsidR="00617F09" w:rsidRPr="003C4765">
        <w:rPr>
          <w:bCs/>
          <w:iCs/>
        </w:rPr>
        <w:t>112/2012, 25/2013, 93/2014</w:t>
      </w:r>
      <w:r w:rsidR="00A60342" w:rsidRPr="003C4765">
        <w:rPr>
          <w:bCs/>
          <w:iCs/>
        </w:rPr>
        <w:t xml:space="preserve"> i 55/16</w:t>
      </w:r>
      <w:r w:rsidR="00617F09" w:rsidRPr="003C4765">
        <w:rPr>
          <w:bCs/>
          <w:iCs/>
        </w:rPr>
        <w:t xml:space="preserve"> – dalje OZ</w:t>
      </w:r>
      <w:r w:rsidR="00D558E8" w:rsidRPr="003C4765">
        <w:t xml:space="preserve">) </w:t>
      </w:r>
      <w:r w:rsidR="007B0B00" w:rsidRPr="003C4765">
        <w:rPr>
          <w:bCs/>
          <w:iCs/>
        </w:rPr>
        <w:t xml:space="preserve">utvrđeno je da se radi osiguranja nenovčane tražbine može odrediti privremena mjera ako predlagatelj osiguranja učini vjerojatnim postojanje svoje tražbine, zatim ako učini vjerojatnom i opasnost da bi bez takve mjere protivnik osiguranja spriječio ili znatno otežao ostvarenje tražbine, osobito time što bi promijenio postojeće stanje stvari, ili ako učini vjerojatnim da je mjera potrebna da bi se spriječilo nasilje ili nastanak nenadoknadive štete koja prijeti. </w:t>
      </w:r>
    </w:p>
    <w:p w:rsidRDefault="007B0B00" w:rsidP="007B0B00" w:rsidR="007B0B00" w:rsidRPr="00E95AAF">
      <w:pPr>
        <w:tabs>
          <w:tab w:pos="-720" w:val="left"/>
        </w:tabs>
        <w:suppressAutoHyphens/>
        <w:jc w:val="both"/>
        <w:rPr>
          <w:bCs/>
          <w:iCs/>
          <w:color w:val="FF0000"/>
        </w:rPr>
      </w:pPr>
    </w:p>
    <w:p w:rsidRDefault="007B0B00" w:rsidP="007B0B00" w:rsidR="007B0B00" w:rsidRPr="00626CD4">
      <w:pPr>
        <w:tabs>
          <w:tab w:pos="-720" w:val="left"/>
        </w:tabs>
        <w:suppressAutoHyphens/>
        <w:jc w:val="both"/>
        <w:rPr>
          <w:bCs/>
          <w:iCs/>
        </w:rPr>
      </w:pPr>
      <w:r w:rsidRPr="00626CD4">
        <w:rPr>
          <w:bCs/>
          <w:iCs/>
        </w:rPr>
        <w:tab/>
        <w:t xml:space="preserve">Stavkom 2. članka 346. OZ-a je propisano da se odredbe članka 344. stavak 2. i 3. </w:t>
      </w:r>
      <w:r w:rsidR="0000443B" w:rsidRPr="00626CD4">
        <w:rPr>
          <w:bCs/>
          <w:iCs/>
        </w:rPr>
        <w:t>OZ-a</w:t>
      </w:r>
      <w:r w:rsidRPr="00626CD4">
        <w:rPr>
          <w:bCs/>
          <w:iCs/>
        </w:rPr>
        <w:t xml:space="preserve"> primjenjuju i pri određivanju privremenih mjera radi osiguranja nenovčanih tražbina.</w:t>
      </w:r>
    </w:p>
    <w:p w:rsidRDefault="007B0B00" w:rsidP="007B0B00" w:rsidR="007B0B00" w:rsidRPr="00626CD4">
      <w:pPr>
        <w:tabs>
          <w:tab w:pos="-720" w:val="left"/>
        </w:tabs>
        <w:suppressAutoHyphens/>
        <w:jc w:val="both"/>
        <w:rPr>
          <w:bCs/>
          <w:iCs/>
        </w:rPr>
      </w:pPr>
    </w:p>
    <w:p w:rsidRDefault="007B0B00" w:rsidP="007B0B00" w:rsidR="007B0B00" w:rsidRPr="00626CD4">
      <w:pPr>
        <w:tabs>
          <w:tab w:pos="-720" w:val="left"/>
        </w:tabs>
        <w:suppressAutoHyphens/>
        <w:jc w:val="both"/>
        <w:rPr>
          <w:bCs/>
          <w:iCs/>
        </w:rPr>
      </w:pPr>
      <w:r w:rsidRPr="00626CD4">
        <w:rPr>
          <w:bCs/>
          <w:iCs/>
        </w:rPr>
        <w:tab/>
        <w:t xml:space="preserve">Odgovarajućom primjenom navedenih odredaba predlagatelj osiguranja ne mora dokazivati opasnost da bi bez takve mjere protivnik osiguranja spriječio ili znatno otežao ostvarenje tražbine, osobito time što bi promijenio postojeće stanje stvari, ako učini vjerojatnim da bi predloženom privremenom mjerom protivnik osiguranja pretrpio samo neznatnu štetu, dok je st. 3. toga članka propisano da se smatra da navedena opasnost postoji ako bi se tražbina imala ostvariti u inozemstvu. </w:t>
      </w:r>
    </w:p>
    <w:p w:rsidRDefault="007B0B00" w:rsidP="007B0B00" w:rsidR="007B0B00" w:rsidRPr="00E95AAF">
      <w:pPr>
        <w:tabs>
          <w:tab w:pos="-720" w:val="left"/>
        </w:tabs>
        <w:suppressAutoHyphens/>
        <w:jc w:val="both"/>
        <w:rPr>
          <w:bCs/>
          <w:iCs/>
          <w:color w:val="FF0000"/>
        </w:rPr>
      </w:pPr>
    </w:p>
    <w:p w:rsidRDefault="007B0B00" w:rsidP="007B0B00" w:rsidR="007B0B00" w:rsidRPr="00626CD4">
      <w:pPr>
        <w:tabs>
          <w:tab w:pos="-720" w:val="left"/>
        </w:tabs>
        <w:suppressAutoHyphens/>
        <w:jc w:val="both"/>
        <w:rPr>
          <w:bCs/>
          <w:iCs/>
        </w:rPr>
      </w:pPr>
      <w:r w:rsidRPr="00E95AAF">
        <w:rPr>
          <w:bCs/>
          <w:iCs/>
          <w:color w:val="FF0000"/>
        </w:rPr>
        <w:tab/>
      </w:r>
      <w:r w:rsidRPr="00626CD4">
        <w:rPr>
          <w:bCs/>
          <w:iCs/>
        </w:rPr>
        <w:t>Slijedom navedenog proizlazi da predlagatelj osiguranja za od</w:t>
      </w:r>
      <w:r w:rsidR="007D76C1">
        <w:rPr>
          <w:bCs/>
          <w:iCs/>
        </w:rPr>
        <w:t>ređivanje privremene mjere mora</w:t>
      </w:r>
      <w:r w:rsidRPr="00626CD4">
        <w:rPr>
          <w:bCs/>
          <w:iCs/>
        </w:rPr>
        <w:t xml:space="preserve"> u određenom slučaju dokazati da su ispunjena kumulativno dva uvjeta i to kao prvo vjerojatnost postojanja tražbine, te drugo, vjerojatnost opasnosti da bi bez takve mjere protivnik osiguranja spriječio ili znatno otežao ostvarivanje tražbine, osobito time što bi promijenio postojeće stanje stvari ili da je mjera potrebna da bi se spriječilo nasilje ili nastanak nenadoknadive štete koja prijeti.</w:t>
      </w:r>
    </w:p>
    <w:p w:rsidRDefault="007B0B00" w:rsidP="007B0B00" w:rsidR="007B0B00" w:rsidRPr="00626CD4">
      <w:pPr>
        <w:tabs>
          <w:tab w:pos="-720" w:val="left"/>
        </w:tabs>
        <w:suppressAutoHyphens/>
        <w:jc w:val="both"/>
        <w:rPr>
          <w:bCs/>
          <w:iCs/>
        </w:rPr>
      </w:pPr>
    </w:p>
    <w:p w:rsidRDefault="002C55AC" w:rsidP="007B0B00" w:rsidR="007B0B00" w:rsidRPr="00626CD4">
      <w:pPr>
        <w:tabs>
          <w:tab w:pos="-720" w:val="left"/>
        </w:tabs>
        <w:suppressAutoHyphens/>
        <w:jc w:val="both"/>
        <w:rPr>
          <w:bCs/>
          <w:iCs/>
        </w:rPr>
      </w:pPr>
      <w:r w:rsidRPr="00626CD4">
        <w:rPr>
          <w:bCs/>
          <w:iCs/>
        </w:rPr>
        <w:lastRenderedPageBreak/>
        <w:tab/>
      </w:r>
      <w:r w:rsidR="007B0B00" w:rsidRPr="00626CD4">
        <w:rPr>
          <w:bCs/>
          <w:iCs/>
        </w:rPr>
        <w:t>U pogledu vjerojatnosti postojanja tražbine sud je izvršio uvid u dostavljenu dokumentaciju koja prileži spisu, te je utvrdio da se iz ist</w:t>
      </w:r>
      <w:r w:rsidR="000B1BC9" w:rsidRPr="00626CD4">
        <w:rPr>
          <w:bCs/>
          <w:iCs/>
        </w:rPr>
        <w:t>e</w:t>
      </w:r>
      <w:r w:rsidR="007B0B00" w:rsidRPr="00626CD4">
        <w:rPr>
          <w:bCs/>
          <w:iCs/>
        </w:rPr>
        <w:t xml:space="preserve"> može utvrditi vjerojatnost postojanja </w:t>
      </w:r>
      <w:r w:rsidR="000B1BC9" w:rsidRPr="00626CD4">
        <w:rPr>
          <w:bCs/>
          <w:iCs/>
        </w:rPr>
        <w:t xml:space="preserve">nenovčane </w:t>
      </w:r>
      <w:r w:rsidR="007B0B00" w:rsidRPr="00626CD4">
        <w:rPr>
          <w:bCs/>
          <w:iCs/>
        </w:rPr>
        <w:t>tražbin</w:t>
      </w:r>
      <w:r w:rsidR="000B1BC9" w:rsidRPr="00626CD4">
        <w:rPr>
          <w:bCs/>
          <w:iCs/>
        </w:rPr>
        <w:t>e</w:t>
      </w:r>
      <w:r w:rsidR="007B0B00" w:rsidRPr="00626CD4">
        <w:rPr>
          <w:bCs/>
          <w:iCs/>
        </w:rPr>
        <w:t xml:space="preserve"> predlagatelja osiguranja</w:t>
      </w:r>
      <w:r w:rsidR="00CD3F9E" w:rsidRPr="00626CD4">
        <w:rPr>
          <w:bCs/>
          <w:iCs/>
        </w:rPr>
        <w:t xml:space="preserve"> prema protivniku osiguranja</w:t>
      </w:r>
      <w:r w:rsidR="007B0B00" w:rsidRPr="00626CD4">
        <w:rPr>
          <w:bCs/>
          <w:iCs/>
        </w:rPr>
        <w:t>.</w:t>
      </w:r>
    </w:p>
    <w:p w:rsidRDefault="005E07C1" w:rsidP="000B1BC9" w:rsidR="00193B5D" w:rsidRPr="00626CD4">
      <w:pPr>
        <w:tabs>
          <w:tab w:pos="-720" w:val="left"/>
        </w:tabs>
        <w:suppressAutoHyphens/>
        <w:jc w:val="both"/>
        <w:rPr>
          <w:bCs/>
          <w:iCs/>
        </w:rPr>
      </w:pPr>
      <w:r w:rsidRPr="00E95AAF">
        <w:rPr>
          <w:bCs/>
          <w:iCs/>
          <w:color w:val="FF0000"/>
        </w:rPr>
        <w:tab/>
      </w:r>
      <w:r w:rsidR="000B1BC9" w:rsidRPr="00626CD4">
        <w:rPr>
          <w:bCs/>
          <w:iCs/>
        </w:rPr>
        <w:t xml:space="preserve">Naime, </w:t>
      </w:r>
      <w:r w:rsidR="00E53A7F" w:rsidRPr="00626CD4">
        <w:rPr>
          <w:bCs/>
          <w:iCs/>
        </w:rPr>
        <w:t>predlagatelj osiguranja smatra da su stranke prihvatom ponude od strane protivnika osiguranja sklopile ponuđeni ugovor o distribuciji novih vozila</w:t>
      </w:r>
      <w:r w:rsidR="00725F5C" w:rsidRPr="00626CD4">
        <w:rPr>
          <w:bCs/>
          <w:iCs/>
        </w:rPr>
        <w:t xml:space="preserve">, dok protivnik osiguranja smatra da predlagatelj osiguranja nije ispunio tražene uvjete da stoga protivnik osiguranja nije niti potpisao dostavljeni ugovor. Slijedom toga eventualnim utvrđenjem suda da je predmetni ugovor doista i sklopljen, </w:t>
      </w:r>
      <w:r w:rsidR="00193B5D" w:rsidRPr="00626CD4">
        <w:rPr>
          <w:bCs/>
          <w:iCs/>
        </w:rPr>
        <w:t>predlagateljeva tražbina na ispunjenje predmetnog ugovora bi bila ne samo vjerojatna nego i dokazana, pa stoga budući da se sukladno odredbi 346. OZ-a traži samo vj</w:t>
      </w:r>
      <w:r w:rsidR="007D76C1">
        <w:rPr>
          <w:bCs/>
          <w:iCs/>
        </w:rPr>
        <w:t>erojatnost postojanja tak</w:t>
      </w:r>
      <w:r w:rsidR="00193B5D" w:rsidRPr="00626CD4">
        <w:rPr>
          <w:bCs/>
          <w:iCs/>
        </w:rPr>
        <w:t xml:space="preserve">ve nenovčane tražbine, to je ovaj sud utvrdio da je predlagatelj osiguranja učinio u dovoljnom stupnju vjerojatnosti, vjerojatnost postojanja nenovčane tražbinu prema protivniku osiguranja. </w:t>
      </w:r>
    </w:p>
    <w:p w:rsidRDefault="00193B5D" w:rsidP="000B1BC9" w:rsidR="00193B5D" w:rsidRPr="00626CD4">
      <w:pPr>
        <w:tabs>
          <w:tab w:pos="-720" w:val="left"/>
        </w:tabs>
        <w:suppressAutoHyphens/>
        <w:jc w:val="both"/>
        <w:rPr>
          <w:bCs/>
          <w:iCs/>
        </w:rPr>
      </w:pPr>
    </w:p>
    <w:p w:rsidRDefault="008B77D7" w:rsidP="008B77D7" w:rsidR="00BA20BE" w:rsidRPr="00626CD4">
      <w:pPr>
        <w:tabs>
          <w:tab w:pos="-720" w:val="left"/>
        </w:tabs>
        <w:suppressAutoHyphens/>
        <w:jc w:val="both"/>
        <w:rPr>
          <w:bCs/>
          <w:iCs/>
        </w:rPr>
      </w:pPr>
      <w:r w:rsidRPr="00626CD4">
        <w:rPr>
          <w:bCs/>
          <w:iCs/>
        </w:rPr>
        <w:tab/>
      </w:r>
      <w:r w:rsidR="00C15401" w:rsidRPr="00626CD4">
        <w:rPr>
          <w:bCs/>
          <w:iCs/>
        </w:rPr>
        <w:t>No,</w:t>
      </w:r>
      <w:r w:rsidR="00802984" w:rsidRPr="00626CD4">
        <w:rPr>
          <w:bCs/>
          <w:iCs/>
        </w:rPr>
        <w:t xml:space="preserve"> s druge strane,</w:t>
      </w:r>
      <w:r w:rsidR="00C15401" w:rsidRPr="00626CD4">
        <w:rPr>
          <w:bCs/>
          <w:iCs/>
        </w:rPr>
        <w:t xml:space="preserve"> ovaj sud iz dokumentacije koja prilež</w:t>
      </w:r>
      <w:r w:rsidR="00E46BEB" w:rsidRPr="00626CD4">
        <w:rPr>
          <w:bCs/>
          <w:iCs/>
        </w:rPr>
        <w:t>i spisu smatra da nije ispunjen drugi</w:t>
      </w:r>
      <w:r w:rsidR="00C15401" w:rsidRPr="00626CD4">
        <w:rPr>
          <w:bCs/>
          <w:iCs/>
        </w:rPr>
        <w:t xml:space="preserve"> uvjet za o</w:t>
      </w:r>
      <w:r w:rsidR="00B744A9" w:rsidRPr="00626CD4">
        <w:rPr>
          <w:bCs/>
          <w:iCs/>
        </w:rPr>
        <w:t xml:space="preserve">dređivanje privremene mjere. </w:t>
      </w:r>
    </w:p>
    <w:p w:rsidRDefault="00BA20BE" w:rsidP="008B77D7" w:rsidR="00BA20BE" w:rsidRPr="00E95AAF">
      <w:pPr>
        <w:tabs>
          <w:tab w:pos="-720" w:val="left"/>
        </w:tabs>
        <w:suppressAutoHyphens/>
        <w:jc w:val="both"/>
        <w:rPr>
          <w:bCs/>
          <w:iCs/>
          <w:color w:val="FF0000"/>
        </w:rPr>
      </w:pPr>
    </w:p>
    <w:p w:rsidRDefault="00BA20BE" w:rsidP="00CC78C9" w:rsidR="009507AD" w:rsidRPr="00626CD4">
      <w:pPr>
        <w:jc w:val="both"/>
        <w:rPr>
          <w:bCs/>
          <w:iCs/>
        </w:rPr>
      </w:pPr>
      <w:r w:rsidRPr="00E95AAF">
        <w:rPr>
          <w:bCs/>
          <w:iCs/>
          <w:color w:val="FF0000"/>
        </w:rPr>
        <w:tab/>
      </w:r>
      <w:r w:rsidR="009507AD" w:rsidRPr="00626CD4">
        <w:rPr>
          <w:bCs/>
          <w:iCs/>
        </w:rPr>
        <w:t xml:space="preserve">U pogledu drugog uvjeta odnosno vjerojatnosti postojanja opasnosti </w:t>
      </w:r>
      <w:r w:rsidR="00CC78C9" w:rsidRPr="00626CD4">
        <w:rPr>
          <w:bCs/>
          <w:iCs/>
        </w:rPr>
        <w:t>da bi bez takve mjere protivnik osiguranja spriječio ili znatno otežao ostvarenje tražbine, osobito time što bi promijenio postojeće stanje stvari, ili ako učini vjerojatnim da je mjera potrebna da bi se spriječilo nasilje ili nastanak nenadoknadive štete koja prijeti</w:t>
      </w:r>
      <w:r w:rsidR="009507AD" w:rsidRPr="00626CD4">
        <w:rPr>
          <w:bCs/>
          <w:iCs/>
        </w:rPr>
        <w:t xml:space="preserve">, ističe se da predlagatelj osiguranja nije ničime učinio vjerojatnim takovu opasnost, a napose nije sukladno stavku 2. članka </w:t>
      </w:r>
      <w:r w:rsidR="00416BF8" w:rsidRPr="00626CD4">
        <w:rPr>
          <w:bCs/>
          <w:iCs/>
        </w:rPr>
        <w:t>344</w:t>
      </w:r>
      <w:r w:rsidR="009507AD" w:rsidRPr="00626CD4">
        <w:rPr>
          <w:bCs/>
          <w:iCs/>
        </w:rPr>
        <w:t xml:space="preserve">. OZ-a, učinio vjerojatnim da bi predloženom mjerom protivnik osiguranja pretrpio samo neznatnu štetu, te s obzirom da se ova tražbina nema ostvarivati u inozemstvu (stavak 3. članka </w:t>
      </w:r>
      <w:r w:rsidR="00416BF8" w:rsidRPr="00626CD4">
        <w:rPr>
          <w:bCs/>
          <w:iCs/>
        </w:rPr>
        <w:t>344</w:t>
      </w:r>
      <w:r w:rsidR="009507AD" w:rsidRPr="00626CD4">
        <w:rPr>
          <w:bCs/>
          <w:iCs/>
        </w:rPr>
        <w:t>. OZ-a) ovaj sud smatra kako nije ispunjen drugi uvjet za izdavanje privremene mjere radi osiguranja novčane tražbine.</w:t>
      </w:r>
    </w:p>
    <w:p w:rsidRDefault="007F5620" w:rsidP="00CC78C9" w:rsidR="007F5620" w:rsidRPr="00E95AAF">
      <w:pPr>
        <w:jc w:val="both"/>
        <w:rPr>
          <w:bCs/>
          <w:iCs/>
          <w:color w:val="FF0000"/>
        </w:rPr>
      </w:pPr>
    </w:p>
    <w:p w:rsidRDefault="007F5620" w:rsidP="00C516C3" w:rsidR="00626CD4" w:rsidRPr="00303B3D">
      <w:pPr>
        <w:jc w:val="both"/>
        <w:rPr>
          <w:bCs/>
          <w:iCs/>
        </w:rPr>
      </w:pPr>
      <w:r w:rsidRPr="00E95AAF">
        <w:rPr>
          <w:bCs/>
          <w:iCs/>
          <w:color w:val="FF0000"/>
        </w:rPr>
        <w:tab/>
      </w:r>
      <w:r w:rsidR="00CA7FE4" w:rsidRPr="00626CD4">
        <w:rPr>
          <w:bCs/>
          <w:iCs/>
        </w:rPr>
        <w:t>Stoga</w:t>
      </w:r>
      <w:r w:rsidRPr="00626CD4">
        <w:rPr>
          <w:bCs/>
          <w:iCs/>
        </w:rPr>
        <w:t xml:space="preserve">, tvrdnja predlagatelja osiguranja da </w:t>
      </w:r>
      <w:r w:rsidR="00BE1455" w:rsidRPr="00626CD4">
        <w:rPr>
          <w:bCs/>
          <w:iCs/>
        </w:rPr>
        <w:t xml:space="preserve">u slučaju daljnjeg onemogućavanja izvršavanja već sklopljenog ugovora o distribuciji na neodređeno </w:t>
      </w:r>
      <w:r w:rsidR="00203656" w:rsidRPr="00626CD4">
        <w:rPr>
          <w:bCs/>
          <w:iCs/>
        </w:rPr>
        <w:t>vrijeme</w:t>
      </w:r>
      <w:r w:rsidR="00BE1455" w:rsidRPr="00626CD4">
        <w:rPr>
          <w:bCs/>
          <w:iCs/>
        </w:rPr>
        <w:t xml:space="preserve"> prijeti opasnost od nastanka nenadoknadive štete koja može dovesti do likvidacije tvrtke predlagatelja osiguranja </w:t>
      </w:r>
      <w:r w:rsidR="00203656" w:rsidRPr="00303B3D">
        <w:rPr>
          <w:bCs/>
          <w:iCs/>
        </w:rPr>
        <w:t>ne predstavlja traženu opasnosti da bi bez takve mjere protivnik osiguranja spriječio ili znatno otežao ostvarenje tražbine, osobito time što bi promijenio postojeće stanje stvari, ili činjenje vjerojatnim da je mjera potrebna da bi se spriječilo nasilje ili nastanak nenadoknadive štete koja prijeti.</w:t>
      </w:r>
      <w:r w:rsidR="00CA7FE4" w:rsidRPr="00303B3D">
        <w:rPr>
          <w:bCs/>
          <w:iCs/>
        </w:rPr>
        <w:t xml:space="preserve"> Naime, prema mišljenju ovog suda predlagatelj osiguranja nije dostavljenim dokazima uopće učinio vjerojatnim da mu prijeti nenadoknadiva šteta, iako je sukladno čl. 219. ZPP-a na predlagatelju bio teret dokaza za navedeno. </w:t>
      </w:r>
    </w:p>
    <w:p w:rsidRDefault="00626CD4" w:rsidP="00C516C3" w:rsidR="00626CD4" w:rsidRPr="00303B3D">
      <w:pPr>
        <w:jc w:val="both"/>
        <w:rPr>
          <w:bCs/>
          <w:iCs/>
        </w:rPr>
      </w:pPr>
    </w:p>
    <w:p w:rsidRDefault="00626CD4" w:rsidP="00C516C3" w:rsidR="00102DBE" w:rsidRPr="0088112D">
      <w:pPr>
        <w:jc w:val="both"/>
        <w:rPr>
          <w:bCs/>
          <w:iCs/>
        </w:rPr>
      </w:pPr>
      <w:r w:rsidRPr="0088112D">
        <w:rPr>
          <w:bCs/>
          <w:iCs/>
        </w:rPr>
        <w:tab/>
        <w:t>Vezano uz navode VTS-a iz rješenja od dana 5. veljače 2018. godine, koji se odnose na tvrdnje predlagatelja da je milijunsku investiciju izgradnje autosalona za prodaju i servisiranje vozila marke Peugeot uvjetovao protivnik osiguranja</w:t>
      </w:r>
      <w:r w:rsidR="00102DBE" w:rsidRPr="0088112D">
        <w:rPr>
          <w:bCs/>
          <w:iCs/>
        </w:rPr>
        <w:t>, ovaj sud je uvidom u dokumentaciju na koju se poziva predlagatelj utvrdio da predmetni navod nije osnovan. Naime, upravo iz navedene dokumentacije (list 11-25 spisa) koju je dostavio predlagatelj</w:t>
      </w:r>
      <w:r w:rsidR="00175A20" w:rsidRPr="0088112D">
        <w:rPr>
          <w:bCs/>
          <w:iCs/>
        </w:rPr>
        <w:t>,</w:t>
      </w:r>
      <w:r w:rsidR="00102DBE" w:rsidRPr="0088112D">
        <w:rPr>
          <w:bCs/>
          <w:iCs/>
        </w:rPr>
        <w:t xml:space="preserve"> proizlazi da je predmetni salon građen u skladu sa normama i standardima protivnika osiguranja, </w:t>
      </w:r>
      <w:r w:rsidR="00175A20" w:rsidRPr="0088112D">
        <w:rPr>
          <w:bCs/>
          <w:iCs/>
        </w:rPr>
        <w:t>a ne da je uvjetovan od strane protivnika osiguranja. Naime, iz navedene dokumentacije proizlazi d</w:t>
      </w:r>
      <w:r w:rsidR="00102DBE" w:rsidRPr="0088112D">
        <w:rPr>
          <w:bCs/>
          <w:iCs/>
        </w:rPr>
        <w:t>a je protivnik osiguranja dao suglasnost s realizacijom predloženog projekta izgradnje prodajno servisnog centra Auto Maksimira na lokaciji u Sesvetama (list 22 spisa), odnosno da je protivnik osiguranja predložio određene korekcije</w:t>
      </w:r>
      <w:r w:rsidR="00175A20" w:rsidRPr="0088112D">
        <w:rPr>
          <w:bCs/>
          <w:iCs/>
        </w:rPr>
        <w:t xml:space="preserve"> i da je naveo da je za pojedine etape projekta potrebna suglasnost protivnika osiguranja</w:t>
      </w:r>
      <w:r w:rsidR="00102DBE" w:rsidRPr="0088112D">
        <w:rPr>
          <w:bCs/>
          <w:iCs/>
        </w:rPr>
        <w:t xml:space="preserve"> (list 20 spisa)</w:t>
      </w:r>
      <w:r w:rsidR="00175A20" w:rsidRPr="0088112D">
        <w:rPr>
          <w:bCs/>
          <w:iCs/>
        </w:rPr>
        <w:t xml:space="preserve">, te da protivnik osiguranja navodi da je predložena lokacija odgovarajuća (list 14 spisa), a što sve je prema mišljenju ovog suda i uobičajeno i životno logično kada se gradi objekt koji će biti prodajno servisni centar za vozila </w:t>
      </w:r>
      <w:r w:rsidR="007D76C1" w:rsidRPr="007D76C1">
        <w:rPr>
          <w:bCs/>
          <w:iCs/>
        </w:rPr>
        <w:t>protivnik</w:t>
      </w:r>
      <w:r w:rsidR="007D76C1">
        <w:rPr>
          <w:bCs/>
          <w:iCs/>
        </w:rPr>
        <w:t>a osiguranja</w:t>
      </w:r>
      <w:r w:rsidR="00175A20" w:rsidRPr="0088112D">
        <w:rPr>
          <w:bCs/>
          <w:iCs/>
        </w:rPr>
        <w:t xml:space="preserve">, pa je i logično da protivnik </w:t>
      </w:r>
      <w:r w:rsidR="00175A20" w:rsidRPr="0088112D">
        <w:rPr>
          <w:bCs/>
          <w:iCs/>
        </w:rPr>
        <w:lastRenderedPageBreak/>
        <w:t>osiguranja ima odgovarajuće standard</w:t>
      </w:r>
      <w:r w:rsidR="00234D49" w:rsidRPr="0088112D">
        <w:rPr>
          <w:bCs/>
          <w:iCs/>
        </w:rPr>
        <w:t>e glede lokacije same građevine, te određene standarde i norme glede</w:t>
      </w:r>
      <w:r w:rsidR="00175A20" w:rsidRPr="0088112D">
        <w:rPr>
          <w:bCs/>
          <w:iCs/>
        </w:rPr>
        <w:t xml:space="preserve"> njenog uređenja </w:t>
      </w:r>
      <w:r w:rsidR="00234D49" w:rsidRPr="0088112D">
        <w:rPr>
          <w:bCs/>
          <w:iCs/>
        </w:rPr>
        <w:t xml:space="preserve">a </w:t>
      </w:r>
      <w:r w:rsidR="00175A20" w:rsidRPr="0088112D">
        <w:rPr>
          <w:bCs/>
          <w:iCs/>
        </w:rPr>
        <w:t xml:space="preserve">koje </w:t>
      </w:r>
      <w:r w:rsidR="00886938" w:rsidRPr="0088112D">
        <w:rPr>
          <w:bCs/>
          <w:iCs/>
        </w:rPr>
        <w:t xml:space="preserve">određene </w:t>
      </w:r>
      <w:r w:rsidR="00175A20" w:rsidRPr="0088112D">
        <w:rPr>
          <w:bCs/>
          <w:iCs/>
        </w:rPr>
        <w:t>standarde i norme je potrebno ispuniti kako bi predlagatelj upravo i postao distributer vozila protivnika osiguranja</w:t>
      </w:r>
      <w:r w:rsidR="00886938" w:rsidRPr="0088112D">
        <w:rPr>
          <w:bCs/>
          <w:iCs/>
        </w:rPr>
        <w:t xml:space="preserve">, odnosno koje standarde i norme je potrebno ispunjavati kako bi određena tvrtka nakon što to postane i ostala distributer vozila </w:t>
      </w:r>
      <w:r w:rsidR="007D76C1" w:rsidRPr="007D76C1">
        <w:rPr>
          <w:bCs/>
          <w:iCs/>
        </w:rPr>
        <w:t>protivnik</w:t>
      </w:r>
      <w:r w:rsidR="007D76C1">
        <w:rPr>
          <w:bCs/>
          <w:iCs/>
        </w:rPr>
        <w:t>a</w:t>
      </w:r>
      <w:r w:rsidR="007D76C1" w:rsidRPr="007D76C1">
        <w:rPr>
          <w:bCs/>
          <w:iCs/>
        </w:rPr>
        <w:t xml:space="preserve"> osiguranja</w:t>
      </w:r>
      <w:r w:rsidR="00175A20" w:rsidRPr="007D76C1">
        <w:rPr>
          <w:bCs/>
          <w:iCs/>
        </w:rPr>
        <w:t>.</w:t>
      </w:r>
    </w:p>
    <w:p w:rsidRDefault="00175A20" w:rsidP="00C516C3" w:rsidR="00E9720E" w:rsidRPr="0088112D">
      <w:pPr>
        <w:jc w:val="both"/>
        <w:rPr>
          <w:bCs/>
          <w:iCs/>
        </w:rPr>
      </w:pPr>
      <w:r w:rsidRPr="0088112D">
        <w:rPr>
          <w:bCs/>
          <w:iCs/>
        </w:rPr>
        <w:tab/>
      </w:r>
    </w:p>
    <w:p w:rsidRDefault="00175A20" w:rsidP="00E9720E" w:rsidR="00332302" w:rsidRPr="0088112D">
      <w:pPr>
        <w:ind w:firstLine="708"/>
        <w:jc w:val="both"/>
        <w:rPr>
          <w:bCs/>
          <w:iCs/>
        </w:rPr>
      </w:pPr>
      <w:r w:rsidRPr="0088112D">
        <w:rPr>
          <w:bCs/>
          <w:iCs/>
        </w:rPr>
        <w:t xml:space="preserve">S druge strane, iz dostavljene dokumentacije niti jednim dijelom ne proizlazi navedena tvrdnja </w:t>
      </w:r>
      <w:r w:rsidR="007D76C1">
        <w:rPr>
          <w:bCs/>
          <w:iCs/>
        </w:rPr>
        <w:t>predlagatelja</w:t>
      </w:r>
      <w:r w:rsidRPr="0088112D">
        <w:rPr>
          <w:bCs/>
          <w:iCs/>
        </w:rPr>
        <w:t xml:space="preserve"> osiguranja</w:t>
      </w:r>
      <w:r w:rsidR="00234D49" w:rsidRPr="0088112D">
        <w:rPr>
          <w:bCs/>
          <w:iCs/>
        </w:rPr>
        <w:t xml:space="preserve"> da </w:t>
      </w:r>
      <w:r w:rsidR="00332302" w:rsidRPr="0088112D">
        <w:rPr>
          <w:bCs/>
          <w:iCs/>
        </w:rPr>
        <w:t xml:space="preserve">je izgradnja salona </w:t>
      </w:r>
      <w:r w:rsidR="00234D49" w:rsidRPr="0088112D">
        <w:rPr>
          <w:bCs/>
          <w:iCs/>
        </w:rPr>
        <w:t>bil</w:t>
      </w:r>
      <w:r w:rsidR="00EA08F1" w:rsidRPr="0088112D">
        <w:rPr>
          <w:bCs/>
          <w:iCs/>
        </w:rPr>
        <w:t>a</w:t>
      </w:r>
      <w:r w:rsidR="00234D49" w:rsidRPr="0088112D">
        <w:rPr>
          <w:bCs/>
          <w:iCs/>
        </w:rPr>
        <w:t xml:space="preserve"> uvjetovano od strane protivnika osiguranja</w:t>
      </w:r>
      <w:r w:rsidR="00332302" w:rsidRPr="0088112D">
        <w:rPr>
          <w:bCs/>
          <w:iCs/>
        </w:rPr>
        <w:t xml:space="preserve">. Naime, ovaj sud se u svojoj odluci od dana 29. prosinca 2017. godine nije posebno se osvrtao na navedenu tvrdnju predlagatelja, budući da predlagatelj nije naveo na koji način bi navedena činjenica čak i da je točna odnosno da je protivnik osiguranja doista i uvjetovao izgradnju salona 2005. godine, mogla te i utjecala na </w:t>
      </w:r>
      <w:r w:rsidR="00886938" w:rsidRPr="0088112D">
        <w:rPr>
          <w:bCs/>
          <w:iCs/>
        </w:rPr>
        <w:t xml:space="preserve">prijetnju </w:t>
      </w:r>
      <w:r w:rsidR="00332302" w:rsidRPr="0088112D">
        <w:rPr>
          <w:bCs/>
          <w:iCs/>
        </w:rPr>
        <w:t>nastank</w:t>
      </w:r>
      <w:r w:rsidR="00886938" w:rsidRPr="0088112D">
        <w:rPr>
          <w:bCs/>
          <w:iCs/>
        </w:rPr>
        <w:t>a</w:t>
      </w:r>
      <w:r w:rsidR="00332302" w:rsidRPr="0088112D">
        <w:rPr>
          <w:bCs/>
          <w:iCs/>
        </w:rPr>
        <w:t xml:space="preserve"> nenadoknadive štete predlagatelju osiguranja u 2017. godini.</w:t>
      </w:r>
    </w:p>
    <w:p w:rsidRDefault="00332302" w:rsidP="00C516C3" w:rsidR="00332302" w:rsidRPr="0088112D">
      <w:pPr>
        <w:jc w:val="both"/>
        <w:rPr>
          <w:bCs/>
          <w:iCs/>
        </w:rPr>
      </w:pPr>
    </w:p>
    <w:p w:rsidRDefault="00332302" w:rsidP="00332302" w:rsidR="00175A20">
      <w:pPr>
        <w:ind w:firstLine="708"/>
        <w:jc w:val="both"/>
        <w:rPr>
          <w:bCs/>
          <w:iCs/>
        </w:rPr>
      </w:pPr>
      <w:r w:rsidRPr="0088112D">
        <w:rPr>
          <w:bCs/>
          <w:iCs/>
        </w:rPr>
        <w:t>Stoga</w:t>
      </w:r>
      <w:r w:rsidR="00175A20" w:rsidRPr="0088112D">
        <w:rPr>
          <w:bCs/>
          <w:iCs/>
        </w:rPr>
        <w:t xml:space="preserve">, čak i da je protivnik osiguranja uvjetovao izgradnju predmetnog objekta, nije jasno na koji način bi izgradnja navedenog objekta koji je izgrađen 2005. godine, utjecala na </w:t>
      </w:r>
      <w:r w:rsidR="00886938" w:rsidRPr="0088112D">
        <w:rPr>
          <w:bCs/>
          <w:iCs/>
        </w:rPr>
        <w:t xml:space="preserve">prijetnju </w:t>
      </w:r>
      <w:r w:rsidR="00175A20" w:rsidRPr="0088112D">
        <w:rPr>
          <w:bCs/>
          <w:iCs/>
        </w:rPr>
        <w:t>nastank</w:t>
      </w:r>
      <w:r w:rsidR="00886938" w:rsidRPr="0088112D">
        <w:rPr>
          <w:bCs/>
          <w:iCs/>
        </w:rPr>
        <w:t>a</w:t>
      </w:r>
      <w:r w:rsidR="00175A20" w:rsidRPr="0088112D">
        <w:rPr>
          <w:bCs/>
          <w:iCs/>
        </w:rPr>
        <w:t xml:space="preserve"> nenadoknadive štete prilikom podnošenja prijedloga za osiguranje. Naime, ovdje treba navesti da osim što je predlagatelj osiguranja paušalno naveo da se radi o višemilijunskoj investiciji </w:t>
      </w:r>
      <w:r w:rsidR="00234D49" w:rsidRPr="0088112D">
        <w:rPr>
          <w:bCs/>
          <w:iCs/>
        </w:rPr>
        <w:t xml:space="preserve">da predlagatelj osiguranja nije na navedenu okolnost dostavio niti jedan  dokaz. Nadalje, predlagatelj osiguranja nije dostavio niti jedan dokaz </w:t>
      </w:r>
      <w:r w:rsidRPr="0088112D">
        <w:rPr>
          <w:bCs/>
          <w:iCs/>
        </w:rPr>
        <w:t xml:space="preserve">da </w:t>
      </w:r>
      <w:r w:rsidR="00234D49" w:rsidRPr="0088112D">
        <w:rPr>
          <w:bCs/>
          <w:iCs/>
        </w:rPr>
        <w:t>još uvijek otplaćuje kredit</w:t>
      </w:r>
      <w:r w:rsidRPr="0088112D">
        <w:rPr>
          <w:bCs/>
          <w:iCs/>
        </w:rPr>
        <w:t xml:space="preserve"> za izgradnju predmetnog objekta</w:t>
      </w:r>
      <w:r w:rsidR="00234D49" w:rsidRPr="0088112D">
        <w:rPr>
          <w:bCs/>
          <w:iCs/>
        </w:rPr>
        <w:t>,</w:t>
      </w:r>
      <w:r w:rsidR="00EA08F1" w:rsidRPr="0088112D">
        <w:rPr>
          <w:bCs/>
          <w:iCs/>
        </w:rPr>
        <w:t xml:space="preserve"> odnosno da je ostao višemilijunski iznos koji predlagatelj osiguranja ne može otplaćivati, </w:t>
      </w:r>
      <w:r w:rsidR="00234D49" w:rsidRPr="0088112D">
        <w:rPr>
          <w:bCs/>
          <w:iCs/>
        </w:rPr>
        <w:t xml:space="preserve">ako je uopće predlagatelj i financirao predmetnu investiciju iz kredita kod poslovne banke, budući da predlagatelj osiguranja </w:t>
      </w:r>
      <w:r w:rsidR="00EA08F1" w:rsidRPr="0088112D">
        <w:rPr>
          <w:bCs/>
          <w:iCs/>
        </w:rPr>
        <w:t>nije dostavio dokaz niti da je za financiranje predmetnog objekta podigao kredit, te ako i jeste podigao kredit, predlagatelj osiguranja nije dostavio dokaz koji je rok otplate tog kredita, te nije dostavio dokaz da nije u mogućnosti otplaćivati predmetni kredit, a niti je u tom smjeru predlagao dokazne prijedloge.</w:t>
      </w:r>
      <w:r w:rsidR="00234D49" w:rsidRPr="0088112D">
        <w:rPr>
          <w:bCs/>
          <w:iCs/>
        </w:rPr>
        <w:t xml:space="preserve"> Jednako tako predlagatelj osiguranja nije dostavio niti jedan dokaz da još uvijek vraća odnosno plaća rate ili anuitete kredita, te da je zbog neizvršavanja predmetnog ugovora od strane protivnika osiguranja u poziciji da nije u mogućnosti vraćati predmetni kredit, te da postoji opasnost da će mu banka učiniti cijeli kredit dospjelim ili sl., no predlagatelj osiguranja nije dostavio na navedene okolnosti niti jedan dokaz, niti je u tom smjeru predlagao dokaze. </w:t>
      </w:r>
      <w:r w:rsidR="00C81D55">
        <w:rPr>
          <w:bCs/>
          <w:iCs/>
        </w:rPr>
        <w:t>I</w:t>
      </w:r>
      <w:r w:rsidR="00234D49" w:rsidRPr="0088112D">
        <w:rPr>
          <w:bCs/>
          <w:iCs/>
        </w:rPr>
        <w:t>z dokumentacije koju je dostavio predlagatelj osiguranja (list 17-19 spisa) proizlazi upravo suprotno, odnosno sam predlagatelj u navedenom dopisu navodi da će predmetna investicija biti financirana iz kredita poslov</w:t>
      </w:r>
      <w:r w:rsidR="00C81D55">
        <w:rPr>
          <w:bCs/>
          <w:iCs/>
        </w:rPr>
        <w:t>n</w:t>
      </w:r>
      <w:r w:rsidR="00234D49" w:rsidRPr="0088112D">
        <w:rPr>
          <w:bCs/>
          <w:iCs/>
        </w:rPr>
        <w:t>e banke i to na rok od 8 godina + 2 godine grace period</w:t>
      </w:r>
      <w:r w:rsidR="00EA08F1" w:rsidRPr="0088112D">
        <w:rPr>
          <w:bCs/>
          <w:iCs/>
        </w:rPr>
        <w:t xml:space="preserve"> (što je samo navod predlagatelja, a ne i dokaz o navedenom)</w:t>
      </w:r>
      <w:r w:rsidR="00234D49" w:rsidRPr="0088112D">
        <w:rPr>
          <w:bCs/>
          <w:iCs/>
        </w:rPr>
        <w:t>, pa u slučaju da je to i bilo tako, tada je po logici stvari predmetni kredit već 2014. – 2015. bio otplaćen budući je nesporno da</w:t>
      </w:r>
      <w:r w:rsidRPr="0088112D">
        <w:rPr>
          <w:bCs/>
          <w:iCs/>
        </w:rPr>
        <w:t xml:space="preserve"> je navedeni objekt izgrađen 200</w:t>
      </w:r>
      <w:r w:rsidR="00234D49" w:rsidRPr="0088112D">
        <w:rPr>
          <w:bCs/>
          <w:iCs/>
        </w:rPr>
        <w:t>5. godine, pa bi bilo logično da je kredi</w:t>
      </w:r>
      <w:r w:rsidRPr="0088112D">
        <w:rPr>
          <w:bCs/>
          <w:iCs/>
        </w:rPr>
        <w:t>t</w:t>
      </w:r>
      <w:r w:rsidR="00234D49" w:rsidRPr="0088112D">
        <w:rPr>
          <w:bCs/>
          <w:iCs/>
        </w:rPr>
        <w:t xml:space="preserve"> realiziran prije</w:t>
      </w:r>
      <w:r w:rsidRPr="0088112D">
        <w:rPr>
          <w:bCs/>
          <w:iCs/>
        </w:rPr>
        <w:t xml:space="preserve"> toga</w:t>
      </w:r>
      <w:r w:rsidR="00EA08F1" w:rsidRPr="0088112D">
        <w:rPr>
          <w:bCs/>
          <w:iCs/>
        </w:rPr>
        <w:t>,</w:t>
      </w:r>
      <w:r w:rsidRPr="0088112D">
        <w:rPr>
          <w:bCs/>
          <w:iCs/>
        </w:rPr>
        <w:t xml:space="preserve"> a</w:t>
      </w:r>
      <w:r w:rsidR="00234D49" w:rsidRPr="0088112D">
        <w:rPr>
          <w:bCs/>
          <w:iCs/>
        </w:rPr>
        <w:t xml:space="preserve"> kako bi se mogla financirati predmetna izgradnja. No, kako je to i navedeno, budući da predlagatelj osiguranja nije dostavio dokaze na navedene okolnosti, to je sud samo mogao na osnovu dostupnih podataka utvrđivati navedeno.</w:t>
      </w:r>
      <w:r w:rsidRPr="0088112D">
        <w:rPr>
          <w:bCs/>
          <w:iCs/>
        </w:rPr>
        <w:t xml:space="preserve"> Slijedom navedenog, jasno je da iz navedenih razloga predlagatelju osiguranja ne prijeti opasnost od nastanka nenadoknadive štete.</w:t>
      </w:r>
    </w:p>
    <w:p w:rsidRDefault="00802642" w:rsidP="00332302" w:rsidR="00802642" w:rsidRPr="00994556">
      <w:pPr>
        <w:ind w:firstLine="708"/>
        <w:jc w:val="both"/>
        <w:rPr>
          <w:bCs/>
          <w:iCs/>
        </w:rPr>
      </w:pPr>
    </w:p>
    <w:p w:rsidRDefault="00802642" w:rsidP="00332302" w:rsidR="00802642" w:rsidRPr="00994556">
      <w:pPr>
        <w:ind w:firstLine="708"/>
        <w:jc w:val="both"/>
        <w:rPr>
          <w:bCs/>
          <w:iCs/>
        </w:rPr>
      </w:pPr>
      <w:r w:rsidRPr="00994556">
        <w:rPr>
          <w:bCs/>
          <w:iCs/>
        </w:rPr>
        <w:t>Vezano uz ugovor o kreditu broj 5860001031 a koji ugovor je predlagatelj dostavio uz podnesak od dana 5. travnja 2018., treba navesti da je iz navedenog ugovora vidljivo da je isti sklopljen dana 3. ožujka 2016. godine, te stoga nije jasno u kakvoj bi svezi navedeni kredit koji je sklopljen u 2016. godini, bio sa eventualno izgradnjom predmetnog salona iz 2005. godine</w:t>
      </w:r>
      <w:r w:rsidR="00042639" w:rsidRPr="00994556">
        <w:rPr>
          <w:bCs/>
          <w:iCs/>
        </w:rPr>
        <w:t>. N</w:t>
      </w:r>
      <w:r w:rsidRPr="00994556">
        <w:rPr>
          <w:bCs/>
          <w:iCs/>
        </w:rPr>
        <w:t>apose</w:t>
      </w:r>
      <w:r w:rsidR="00994556" w:rsidRPr="00994556">
        <w:rPr>
          <w:bCs/>
          <w:iCs/>
        </w:rPr>
        <w:t>,</w:t>
      </w:r>
      <w:r w:rsidRPr="00994556">
        <w:rPr>
          <w:bCs/>
          <w:iCs/>
        </w:rPr>
        <w:t xml:space="preserve"> budući da je u predmetnom ugovoru navedeno da je namjena kredita, dio za refinanciranje postojećih obveza korisnika kredita, </w:t>
      </w:r>
      <w:r w:rsidR="00994556" w:rsidRPr="00994556">
        <w:rPr>
          <w:bCs/>
          <w:iCs/>
        </w:rPr>
        <w:t xml:space="preserve">i zatvaranje obveza prema vjerovnicima </w:t>
      </w:r>
      <w:r w:rsidRPr="00994556">
        <w:rPr>
          <w:bCs/>
          <w:iCs/>
        </w:rPr>
        <w:t xml:space="preserve">(s time da se uopće ne navodi, osim brojeva kredita, na što su se ti krediti koji se refinanciraju </w:t>
      </w:r>
      <w:r w:rsidRPr="00994556">
        <w:rPr>
          <w:bCs/>
          <w:iCs/>
        </w:rPr>
        <w:lastRenderedPageBreak/>
        <w:t>odnosili), te dio za trajna obrtna sredstva, bez da se navodi koji dio se odnosi na trajna obrtna sredstva</w:t>
      </w:r>
      <w:r w:rsidR="00042639" w:rsidRPr="00994556">
        <w:rPr>
          <w:bCs/>
          <w:iCs/>
        </w:rPr>
        <w:t xml:space="preserve">, </w:t>
      </w:r>
      <w:r w:rsidR="00994556" w:rsidRPr="00994556">
        <w:rPr>
          <w:bCs/>
          <w:iCs/>
        </w:rPr>
        <w:t xml:space="preserve">(s time da je jasno da se dio za trajna obrtna sredstva odnosi na nova trajna obrtna sredstva, a ne na Blue box), </w:t>
      </w:r>
      <w:r w:rsidR="00042639" w:rsidRPr="00994556">
        <w:rPr>
          <w:bCs/>
          <w:iCs/>
        </w:rPr>
        <w:t xml:space="preserve">pa nije jasno niti je vidljivo na koji način bi navedeni krediti iz 2016. godine, bili u svezi sa prodajnim salonom Blue box koji je izgrađen 2005. godine. </w:t>
      </w:r>
    </w:p>
    <w:p w:rsidRDefault="00802642" w:rsidP="00332302" w:rsidR="00802642" w:rsidRPr="00994556">
      <w:pPr>
        <w:ind w:firstLine="708"/>
        <w:jc w:val="both"/>
        <w:rPr>
          <w:bCs/>
          <w:iCs/>
        </w:rPr>
      </w:pPr>
      <w:r w:rsidRPr="00994556">
        <w:rPr>
          <w:bCs/>
          <w:iCs/>
        </w:rPr>
        <w:t>Nadalje, predlagatelj je dostavio i Ugovor o okvirnom iznosu zaduženja kojim se predlagatelju odobrava okvirni iznos zaduženja do ukupnog iznosa od 600.000,00 eura, te je uvidom u predmetni ugovor ovaj sud utvrdio da je isti sklopljen dana 17. ožujka 2016., te jednako tako nije jasno u kakvoj bi svezi</w:t>
      </w:r>
      <w:r w:rsidR="00042639" w:rsidRPr="00994556">
        <w:rPr>
          <w:bCs/>
          <w:iCs/>
        </w:rPr>
        <w:t xml:space="preserve"> bio</w:t>
      </w:r>
      <w:r w:rsidRPr="00994556">
        <w:rPr>
          <w:bCs/>
          <w:iCs/>
        </w:rPr>
        <w:t xml:space="preserve"> predmetni ugovor iz 2016. godine, sa eventualno izgradnjom salona iz 2005. godine. </w:t>
      </w:r>
    </w:p>
    <w:p w:rsidRDefault="00802642" w:rsidP="00332302" w:rsidR="00802642" w:rsidRPr="00994556">
      <w:pPr>
        <w:ind w:firstLine="708"/>
        <w:jc w:val="both"/>
        <w:rPr>
          <w:bCs/>
          <w:iCs/>
        </w:rPr>
      </w:pPr>
    </w:p>
    <w:p w:rsidRDefault="00802642" w:rsidP="00332302" w:rsidR="00802642" w:rsidRPr="00994556">
      <w:pPr>
        <w:ind w:firstLine="708"/>
        <w:jc w:val="both"/>
        <w:rPr>
          <w:bCs/>
          <w:iCs/>
        </w:rPr>
      </w:pPr>
      <w:r w:rsidRPr="00994556">
        <w:rPr>
          <w:bCs/>
          <w:iCs/>
        </w:rPr>
        <w:t xml:space="preserve">Treba navesti da predlagatelj nije uopće obrazlagao u kakvoj su svezi predmetni krediti sa </w:t>
      </w:r>
      <w:r w:rsidR="00042639" w:rsidRPr="00994556">
        <w:rPr>
          <w:bCs/>
          <w:iCs/>
        </w:rPr>
        <w:t xml:space="preserve">financiranjem </w:t>
      </w:r>
      <w:r w:rsidR="00400B15" w:rsidRPr="00994556">
        <w:rPr>
          <w:bCs/>
          <w:iCs/>
        </w:rPr>
        <w:t>naveden</w:t>
      </w:r>
      <w:r w:rsidR="00042639" w:rsidRPr="00994556">
        <w:rPr>
          <w:bCs/>
          <w:iCs/>
        </w:rPr>
        <w:t>og</w:t>
      </w:r>
      <w:r w:rsidR="00400B15" w:rsidRPr="00994556">
        <w:rPr>
          <w:bCs/>
          <w:iCs/>
        </w:rPr>
        <w:t xml:space="preserve"> prodajn</w:t>
      </w:r>
      <w:r w:rsidR="00042639" w:rsidRPr="00994556">
        <w:rPr>
          <w:bCs/>
          <w:iCs/>
        </w:rPr>
        <w:t>og salona</w:t>
      </w:r>
      <w:r w:rsidR="00400B15" w:rsidRPr="00994556">
        <w:rPr>
          <w:bCs/>
          <w:iCs/>
        </w:rPr>
        <w:t xml:space="preserve"> sagrađen</w:t>
      </w:r>
      <w:r w:rsidR="00042639" w:rsidRPr="00994556">
        <w:rPr>
          <w:bCs/>
          <w:iCs/>
        </w:rPr>
        <w:t>og</w:t>
      </w:r>
      <w:r w:rsidR="00400B15" w:rsidRPr="00994556">
        <w:rPr>
          <w:bCs/>
          <w:iCs/>
        </w:rPr>
        <w:t xml:space="preserve"> 2005. godine</w:t>
      </w:r>
      <w:r w:rsidR="00042639" w:rsidRPr="00994556">
        <w:rPr>
          <w:bCs/>
          <w:iCs/>
        </w:rPr>
        <w:t xml:space="preserve"> (Blue box)</w:t>
      </w:r>
      <w:r w:rsidR="00400B15" w:rsidRPr="00994556">
        <w:rPr>
          <w:bCs/>
          <w:iCs/>
        </w:rPr>
        <w:t>, ili nečim drugim što bi bilo vezano uz protivnika osiguranja i navedeni ugovor o distribuciji</w:t>
      </w:r>
      <w:r w:rsidR="00042639" w:rsidRPr="00994556">
        <w:rPr>
          <w:bCs/>
          <w:iCs/>
        </w:rPr>
        <w:t xml:space="preserve"> novih vozila</w:t>
      </w:r>
      <w:r w:rsidR="00400B15" w:rsidRPr="00994556">
        <w:rPr>
          <w:bCs/>
          <w:iCs/>
        </w:rPr>
        <w:t xml:space="preserve">, već je predlagatelj samo dostavio preslike predmetnih ugovora i opomena uz podnesak </w:t>
      </w:r>
      <w:r w:rsidR="00042639" w:rsidRPr="00994556">
        <w:rPr>
          <w:bCs/>
          <w:iCs/>
        </w:rPr>
        <w:t>od dana 5. travnja 2018. godine.</w:t>
      </w:r>
    </w:p>
    <w:p w:rsidRDefault="00994556" w:rsidP="00332302" w:rsidR="00994556" w:rsidRPr="00994556">
      <w:pPr>
        <w:ind w:firstLine="708"/>
        <w:jc w:val="both"/>
        <w:rPr>
          <w:bCs/>
          <w:iCs/>
        </w:rPr>
      </w:pPr>
    </w:p>
    <w:p w:rsidRDefault="00994556" w:rsidP="00332302" w:rsidR="00994556" w:rsidRPr="00994556">
      <w:pPr>
        <w:ind w:firstLine="708"/>
        <w:jc w:val="both"/>
        <w:rPr>
          <w:bCs/>
          <w:iCs/>
        </w:rPr>
      </w:pPr>
      <w:r w:rsidRPr="00994556">
        <w:rPr>
          <w:bCs/>
          <w:iCs/>
        </w:rPr>
        <w:t>Naime, sama činjenica da je predlagatelj osiguranja pozvan opomenama, na plaćanje nekih kredita, ne predstavlja opasnost od nastanka nenadoknadive štete, samo po sebi, budući da predlagatelj osiguranja nije dokazao da postoji bilo kakva sveza između predmetnih kredita i izgradnje blue box-a iz 2005. godine, te ugovora o distribuciji novih vozila.</w:t>
      </w:r>
    </w:p>
    <w:p w:rsidRDefault="00802642" w:rsidP="00332302" w:rsidR="00802642">
      <w:pPr>
        <w:ind w:firstLine="708"/>
        <w:jc w:val="both"/>
        <w:rPr>
          <w:bCs/>
          <w:iCs/>
          <w:color w:val="FF0000"/>
        </w:rPr>
      </w:pPr>
    </w:p>
    <w:p w:rsidRDefault="00332302" w:rsidP="00332302" w:rsidR="00332302" w:rsidRPr="0088112D">
      <w:pPr>
        <w:ind w:firstLine="708"/>
        <w:jc w:val="both"/>
        <w:rPr>
          <w:bCs/>
          <w:iCs/>
        </w:rPr>
      </w:pPr>
      <w:r w:rsidRPr="0088112D">
        <w:rPr>
          <w:bCs/>
          <w:iCs/>
        </w:rPr>
        <w:t xml:space="preserve">Nadalje, vezano uz tvrdnju predlagatelja osiguranja da će zbog nemogućnosti prodaje novih vozila doći do daljnjeg otpuštanja radnika, treba navesti da u ovom slučaju nije jasno kako bi eventualno </w:t>
      </w:r>
      <w:r w:rsidR="004D794A" w:rsidRPr="0088112D">
        <w:rPr>
          <w:bCs/>
          <w:iCs/>
        </w:rPr>
        <w:t xml:space="preserve">daljnje </w:t>
      </w:r>
      <w:r w:rsidRPr="0088112D">
        <w:rPr>
          <w:bCs/>
          <w:iCs/>
        </w:rPr>
        <w:t>otpuštanje radnika moglo utjecati na nastanak nenadoknadive štete predlagatelju osiguranja.</w:t>
      </w:r>
      <w:r w:rsidR="004D794A" w:rsidRPr="0088112D">
        <w:rPr>
          <w:bCs/>
          <w:iCs/>
        </w:rPr>
        <w:t xml:space="preserve"> Naime, predlagatelj osiguranja je u spis dostavio odluke o otkazu ugovora o radu za 9 radnika a koji otkazi su svi iz 2015. godine, osim otkaza jednog ugovora koji je iz veljače 2016., godine, pa nije jasno što se od tada do podnošenja prijedloga promijenilo vezano uz sporni ugovor, a što bi moglo utjecati na daljnje otpuštanje radnika i kako bi </w:t>
      </w:r>
      <w:r w:rsidR="004670AE" w:rsidRPr="0088112D">
        <w:rPr>
          <w:bCs/>
          <w:iCs/>
        </w:rPr>
        <w:t xml:space="preserve">to eventualno </w:t>
      </w:r>
      <w:r w:rsidR="004D794A" w:rsidRPr="0088112D">
        <w:rPr>
          <w:bCs/>
          <w:iCs/>
        </w:rPr>
        <w:t>mogl</w:t>
      </w:r>
      <w:r w:rsidR="004670AE" w:rsidRPr="0088112D">
        <w:rPr>
          <w:bCs/>
          <w:iCs/>
        </w:rPr>
        <w:t>o</w:t>
      </w:r>
      <w:r w:rsidR="004D794A" w:rsidRPr="0088112D">
        <w:rPr>
          <w:bCs/>
          <w:iCs/>
        </w:rPr>
        <w:t xml:space="preserve"> biti razlog otkaza daljnjih ugovora o radu. Jednako tako, u obrazloženju predmetnih odluka predlagatelj osiguranja se ne poziva na prestanak predmetnog ugovora kao razlog otpuštanja, već sam predlagatelj navodi da se ugovori otkazuju „zbog dugotrajne recesije u gospodarstvu, koja se posebno odrazila u automobilskoj industriji koja je nastala bez utjecaja poslodavca, smanjila se prodaja, popravci i servisiranje vozila, a isto tako i sve druge uslužen djelatnosti koje pruža predlagatelj osiguranja“.</w:t>
      </w:r>
    </w:p>
    <w:p w:rsidRDefault="00234D49" w:rsidP="00C516C3" w:rsidR="00234D49" w:rsidRPr="0088112D">
      <w:pPr>
        <w:jc w:val="both"/>
        <w:rPr>
          <w:bCs/>
          <w:iCs/>
        </w:rPr>
      </w:pPr>
    </w:p>
    <w:p w:rsidRDefault="00234D49" w:rsidP="00C516C3" w:rsidR="00234D49" w:rsidRPr="0088112D">
      <w:pPr>
        <w:jc w:val="both"/>
        <w:rPr>
          <w:bCs/>
          <w:iCs/>
        </w:rPr>
      </w:pPr>
      <w:r w:rsidRPr="0088112D">
        <w:rPr>
          <w:bCs/>
          <w:iCs/>
        </w:rPr>
        <w:tab/>
      </w:r>
      <w:r w:rsidR="004670AE" w:rsidRPr="0088112D">
        <w:rPr>
          <w:bCs/>
          <w:iCs/>
        </w:rPr>
        <w:t>Jednako tako predlagateljev navod da zbog „</w:t>
      </w:r>
      <w:r w:rsidR="004670AE" w:rsidRPr="0088112D">
        <w:rPr>
          <w:i/>
        </w:rPr>
        <w:t xml:space="preserve">pada prometa i servisnih usluga jer nema novih klijenata u servisu“ </w:t>
      </w:r>
      <w:r w:rsidR="004670AE" w:rsidRPr="0088112D">
        <w:t>predlagatelju osiguranja može nastati nenadoknadiva šteta, ovaj</w:t>
      </w:r>
      <w:r w:rsidR="004670AE" w:rsidRPr="0088112D">
        <w:rPr>
          <w:i/>
        </w:rPr>
        <w:t xml:space="preserve"> </w:t>
      </w:r>
      <w:r w:rsidR="004670AE" w:rsidRPr="0088112D">
        <w:t xml:space="preserve">sud je ocijenio neosnovanim. Naime, nije jasno u kakvoj korelaciji je pad prometa i servisnih usluga temeljem očigledno ugovora o servisu, i nenadoknadiva šteta koja može nastati zbog neizvršavanja ugovora o distribuciji od strane </w:t>
      </w:r>
      <w:r w:rsidR="007D76C1" w:rsidRPr="007D76C1">
        <w:t>protivnik</w:t>
      </w:r>
      <w:r w:rsidR="007D76C1">
        <w:t>a</w:t>
      </w:r>
      <w:r w:rsidR="007D76C1" w:rsidRPr="007D76C1">
        <w:t xml:space="preserve"> osiguranja</w:t>
      </w:r>
      <w:r w:rsidR="004670AE" w:rsidRPr="007D76C1">
        <w:t>.</w:t>
      </w:r>
      <w:r w:rsidR="004670AE" w:rsidRPr="0088112D">
        <w:t xml:space="preserve"> Predlagatelj osiguranja, nije navedenu tvrdnju niti obrazložio u svom prijedlogu, niti je navedenu tvrdnju odnosno </w:t>
      </w:r>
      <w:r w:rsidR="00EA08F1" w:rsidRPr="0088112D">
        <w:t>navod da nema novih klijenata u servisu, doveo u svezu sa nenadoknadivom štetom temeljem ugovora o distribuciji,  pa je stoga ovaj sud smatrao da niti iz navedenog razloga predlagatelj osiguranja nije dokazao opasnost od nastanka nenadoknadive štete.</w:t>
      </w:r>
    </w:p>
    <w:p w:rsidRDefault="00102DBE" w:rsidP="00C516C3" w:rsidR="00102DBE" w:rsidRPr="00303B3D">
      <w:pPr>
        <w:jc w:val="both"/>
        <w:rPr>
          <w:bCs/>
          <w:iCs/>
        </w:rPr>
      </w:pPr>
    </w:p>
    <w:p w:rsidRDefault="00EA08F1" w:rsidP="00EA08F1" w:rsidR="00EA08F1" w:rsidRPr="00303B3D">
      <w:pPr>
        <w:ind w:firstLine="708"/>
        <w:jc w:val="both"/>
        <w:rPr>
          <w:bCs/>
          <w:iCs/>
        </w:rPr>
      </w:pPr>
      <w:r w:rsidRPr="00303B3D">
        <w:rPr>
          <w:bCs/>
          <w:iCs/>
        </w:rPr>
        <w:t xml:space="preserve">Zaključno, vezano uz navod ovog suda iz rješenja od dana 29. prosinca 2017. godine da </w:t>
      </w:r>
      <w:r w:rsidR="00CA7FE4" w:rsidRPr="00303B3D">
        <w:rPr>
          <w:bCs/>
          <w:iCs/>
        </w:rPr>
        <w:t>je predlagatelj osiguranja prestao biti ovlašteni distributer novih vo</w:t>
      </w:r>
      <w:r w:rsidR="007175A1" w:rsidRPr="00303B3D">
        <w:rPr>
          <w:bCs/>
          <w:iCs/>
        </w:rPr>
        <w:t>zila marke Peug</w:t>
      </w:r>
      <w:r w:rsidR="00CA7FE4" w:rsidRPr="00303B3D">
        <w:rPr>
          <w:bCs/>
          <w:iCs/>
        </w:rPr>
        <w:t xml:space="preserve">eot od 1. siječnja 2014. godine, a kako to navodi sam predlagatelj, dok je prijedlog za privremenu mjeru podnesen 21. travnja 2017. godine odnosno nakon </w:t>
      </w:r>
      <w:r w:rsidR="0061158F" w:rsidRPr="00303B3D">
        <w:rPr>
          <w:bCs/>
          <w:iCs/>
        </w:rPr>
        <w:t>skoro</w:t>
      </w:r>
      <w:r w:rsidR="00CA7FE4" w:rsidRPr="00303B3D">
        <w:rPr>
          <w:bCs/>
          <w:iCs/>
        </w:rPr>
        <w:t xml:space="preserve"> </w:t>
      </w:r>
      <w:r w:rsidR="009A7FD6" w:rsidRPr="00303B3D">
        <w:rPr>
          <w:bCs/>
          <w:iCs/>
        </w:rPr>
        <w:t>tri</w:t>
      </w:r>
      <w:r w:rsidR="0061158F" w:rsidRPr="00303B3D">
        <w:rPr>
          <w:bCs/>
          <w:iCs/>
        </w:rPr>
        <w:t xml:space="preserve"> i pol </w:t>
      </w:r>
      <w:r w:rsidR="007175A1" w:rsidRPr="00303B3D">
        <w:rPr>
          <w:bCs/>
          <w:iCs/>
        </w:rPr>
        <w:t xml:space="preserve">godine od prestanka izvršavanja ugovor o distribuciji novih vozila, </w:t>
      </w:r>
      <w:r w:rsidRPr="00303B3D">
        <w:rPr>
          <w:bCs/>
          <w:iCs/>
        </w:rPr>
        <w:t>te da je stoga</w:t>
      </w:r>
      <w:r w:rsidR="007175A1" w:rsidRPr="00303B3D">
        <w:rPr>
          <w:bCs/>
          <w:iCs/>
        </w:rPr>
        <w:t xml:space="preserve"> dodatno nejasno i nije učinjeno </w:t>
      </w:r>
      <w:r w:rsidR="007175A1" w:rsidRPr="00303B3D">
        <w:rPr>
          <w:bCs/>
          <w:iCs/>
        </w:rPr>
        <w:lastRenderedPageBreak/>
        <w:t xml:space="preserve">vjerojatnim da upravo sada </w:t>
      </w:r>
      <w:r w:rsidR="00F55921" w:rsidRPr="00303B3D">
        <w:rPr>
          <w:bCs/>
          <w:iCs/>
        </w:rPr>
        <w:t xml:space="preserve">nakon skoro </w:t>
      </w:r>
      <w:r w:rsidR="009A7FD6" w:rsidRPr="00303B3D">
        <w:rPr>
          <w:bCs/>
          <w:iCs/>
        </w:rPr>
        <w:t>tri</w:t>
      </w:r>
      <w:r w:rsidR="00F55921" w:rsidRPr="00303B3D">
        <w:rPr>
          <w:bCs/>
          <w:iCs/>
        </w:rPr>
        <w:t xml:space="preserve"> i pol godine </w:t>
      </w:r>
      <w:r w:rsidR="007175A1" w:rsidRPr="00303B3D">
        <w:rPr>
          <w:bCs/>
          <w:iCs/>
        </w:rPr>
        <w:t>predlagatelju</w:t>
      </w:r>
      <w:r w:rsidR="00F55921" w:rsidRPr="00303B3D">
        <w:rPr>
          <w:bCs/>
          <w:iCs/>
        </w:rPr>
        <w:t xml:space="preserve"> osiguranja </w:t>
      </w:r>
      <w:r w:rsidR="007175A1" w:rsidRPr="00303B3D">
        <w:rPr>
          <w:bCs/>
          <w:iCs/>
        </w:rPr>
        <w:t xml:space="preserve"> prijeti opasnost od </w:t>
      </w:r>
      <w:r w:rsidRPr="00303B3D">
        <w:rPr>
          <w:bCs/>
          <w:iCs/>
        </w:rPr>
        <w:t>nastanak nenadoknadive štete, a budući da je drugostupanjski sud u svom rješenju naveo da</w:t>
      </w:r>
      <w:r w:rsidR="00E1715E" w:rsidRPr="00303B3D">
        <w:rPr>
          <w:bCs/>
          <w:iCs/>
        </w:rPr>
        <w:t xml:space="preserve"> je predlagatelj osiguranja dokazao da je pokrenuo i vodio postupak pred Agencijom za zaštitu tržišnog natjecanja, ovaj sud </w:t>
      </w:r>
      <w:r w:rsidR="007202F9">
        <w:rPr>
          <w:bCs/>
          <w:iCs/>
        </w:rPr>
        <w:t xml:space="preserve">smatra da </w:t>
      </w:r>
      <w:r w:rsidR="00E1715E" w:rsidRPr="00303B3D">
        <w:rPr>
          <w:bCs/>
          <w:iCs/>
        </w:rPr>
        <w:t>i dalje stoji tvrdnja ovog suda da je od trenutka kada je predlagatelj osiguranja prestao biti distributer pa do podnošenja prijedloga za privremenu mjeru, prošlo skoro tri i pol godine</w:t>
      </w:r>
      <w:r w:rsidR="007202F9">
        <w:rPr>
          <w:bCs/>
          <w:iCs/>
        </w:rPr>
        <w:t>, što je činjenica zbog koje ovaj sud kako je to i naveo, smatra da je nejasno i nije učinjeno vjerojatnim da upravo sada predlagatelju osiguranja prijeti opasnost od nastanka nenadoknadive štete</w:t>
      </w:r>
      <w:r w:rsidR="00E1715E" w:rsidRPr="00303B3D">
        <w:rPr>
          <w:bCs/>
          <w:iCs/>
        </w:rPr>
        <w:t xml:space="preserve">. Činjenica što je predlagatelj osiguranja pokrenuo postupak pred tijelom koje nije </w:t>
      </w:r>
      <w:r w:rsidR="007202F9">
        <w:rPr>
          <w:bCs/>
          <w:iCs/>
        </w:rPr>
        <w:t xml:space="preserve">bilo </w:t>
      </w:r>
      <w:r w:rsidR="00E1715E" w:rsidRPr="00303B3D">
        <w:rPr>
          <w:bCs/>
          <w:iCs/>
        </w:rPr>
        <w:t>ovlašteno donijeti odluku po prijedlogu predlagatelja ne utječe na predmetn</w:t>
      </w:r>
      <w:r w:rsidR="007202F9">
        <w:rPr>
          <w:bCs/>
          <w:iCs/>
        </w:rPr>
        <w:t>o utvrđenje</w:t>
      </w:r>
      <w:r w:rsidR="00E1715E" w:rsidRPr="00303B3D">
        <w:rPr>
          <w:bCs/>
          <w:iCs/>
        </w:rPr>
        <w:t xml:space="preserve"> suda koj</w:t>
      </w:r>
      <w:r w:rsidR="007202F9">
        <w:rPr>
          <w:bCs/>
          <w:iCs/>
        </w:rPr>
        <w:t>e</w:t>
      </w:r>
      <w:r w:rsidR="00E1715E" w:rsidRPr="00303B3D">
        <w:rPr>
          <w:bCs/>
          <w:iCs/>
        </w:rPr>
        <w:t xml:space="preserve"> je ovaj sud iznio samo u kontekstu kako je to i navedeno, da je nejasno koja šteta to prijeti predlagatelju u trenutku podnošenja prijedloga za privremenom mjerom, a koja mu nije prijetila u trenutku prestanka predmetnog ugovora o distribuciji, a sve budući da predlagatelj kako je to sud naveo i u prvom rješenju, nije dokazao predmetnu opasnost od nastanka nenadoknadive štete</w:t>
      </w:r>
      <w:r w:rsidR="00303B3D" w:rsidRPr="00303B3D">
        <w:rPr>
          <w:bCs/>
          <w:iCs/>
        </w:rPr>
        <w:t xml:space="preserve">. Napominje se također da je </w:t>
      </w:r>
      <w:r w:rsidR="00E1715E" w:rsidRPr="00303B3D">
        <w:rPr>
          <w:bCs/>
          <w:iCs/>
        </w:rPr>
        <w:t xml:space="preserve">iz preslike rješenja AZTN na listu 164 spisa, vidljivo da je predmetna agencija dana 16. lipnja 2015. godine, donijela rješenje kojim se predmetni postupak obustavlja i u kojem upravo </w:t>
      </w:r>
      <w:r w:rsidR="00C81D55">
        <w:rPr>
          <w:bCs/>
          <w:iCs/>
        </w:rPr>
        <w:t>AZTN</w:t>
      </w:r>
      <w:r w:rsidR="00E1715E" w:rsidRPr="00303B3D">
        <w:rPr>
          <w:bCs/>
          <w:iCs/>
        </w:rPr>
        <w:t xml:space="preserve"> navodi da je za predmetno pitanje nadležan sud, a ne agencija. Znači da je i od rješenja kojim se postupak pred AZTN obustavlja pa do podnošenja prijedloga za privremenom mjerom prošlo </w:t>
      </w:r>
      <w:r w:rsidR="00303B3D" w:rsidRPr="00303B3D">
        <w:rPr>
          <w:bCs/>
          <w:iCs/>
        </w:rPr>
        <w:t xml:space="preserve">skoro dvije godine. </w:t>
      </w:r>
    </w:p>
    <w:p w:rsidRDefault="00EA08F1" w:rsidP="00EA08F1" w:rsidR="00EA08F1" w:rsidRPr="00CC222D">
      <w:pPr>
        <w:ind w:firstLine="708"/>
        <w:jc w:val="both"/>
        <w:rPr>
          <w:bCs/>
          <w:iCs/>
        </w:rPr>
      </w:pPr>
    </w:p>
    <w:p w:rsidRDefault="00CC222D" w:rsidP="00CF26EF" w:rsidR="00CF26EF" w:rsidRPr="00303B3D">
      <w:pPr>
        <w:tabs>
          <w:tab w:pos="-720" w:val="left"/>
        </w:tabs>
        <w:suppressAutoHyphens/>
        <w:jc w:val="both"/>
        <w:rPr>
          <w:bCs/>
          <w:iCs/>
        </w:rPr>
      </w:pPr>
      <w:r>
        <w:rPr>
          <w:bCs/>
          <w:iCs/>
          <w:color w:val="FF0000"/>
        </w:rPr>
        <w:tab/>
      </w:r>
      <w:r w:rsidR="00B150E5" w:rsidRPr="00303B3D">
        <w:rPr>
          <w:bCs/>
          <w:iCs/>
        </w:rPr>
        <w:t xml:space="preserve">Slijedom navedenog, glede </w:t>
      </w:r>
      <w:r w:rsidR="00CF26EF" w:rsidRPr="00303B3D">
        <w:rPr>
          <w:bCs/>
          <w:iCs/>
        </w:rPr>
        <w:t xml:space="preserve">druge pretpostavke za određivanje privremene mjere iz članka 346. stavak 1. OZ-a, po ocjeni suda predlagatelj osiguranja nije ukazao na konkretne okolnosti niti na vjerojatnost opasnosti sprječavanja ili znatnog otežavanja ostvarenja tražbine od strane protivnika osiguranja, kao niti nasilja ili nastanka nenadoknadive štete koja prijeti, kako to proizlazi iz naprijed citirane odredbe. </w:t>
      </w:r>
    </w:p>
    <w:p w:rsidRDefault="0061158F" w:rsidP="00CF26EF" w:rsidR="0061158F" w:rsidRPr="00303B3D">
      <w:pPr>
        <w:tabs>
          <w:tab w:pos="-720" w:val="left"/>
        </w:tabs>
        <w:suppressAutoHyphens/>
        <w:jc w:val="both"/>
        <w:rPr>
          <w:bCs/>
          <w:iCs/>
        </w:rPr>
      </w:pPr>
    </w:p>
    <w:p w:rsidRDefault="00E92070" w:rsidP="00E92070" w:rsidR="00E92070" w:rsidRPr="00CC222D">
      <w:pPr>
        <w:ind w:firstLine="708"/>
        <w:jc w:val="both"/>
        <w:rPr>
          <w:bCs/>
          <w:iCs/>
        </w:rPr>
      </w:pPr>
      <w:r w:rsidRPr="00CC222D">
        <w:rPr>
          <w:bCs/>
          <w:iCs/>
        </w:rPr>
        <w:t xml:space="preserve">Jednako tako, prema mišljenju ovog suda prijedlog za određivanje predmetne privremene mjere nije osnovan niti iz razloga što bi </w:t>
      </w:r>
      <w:r w:rsidR="007202F9">
        <w:rPr>
          <w:bCs/>
          <w:iCs/>
        </w:rPr>
        <w:t xml:space="preserve">se </w:t>
      </w:r>
      <w:r w:rsidRPr="00CC222D">
        <w:rPr>
          <w:bCs/>
          <w:iCs/>
        </w:rPr>
        <w:t>sadržajem predložen</w:t>
      </w:r>
      <w:r w:rsidR="007202F9">
        <w:rPr>
          <w:bCs/>
          <w:iCs/>
        </w:rPr>
        <w:t xml:space="preserve">e privremene mjere u potpunosti, </w:t>
      </w:r>
      <w:r w:rsidRPr="00CC222D">
        <w:rPr>
          <w:bCs/>
          <w:iCs/>
        </w:rPr>
        <w:t xml:space="preserve">za račun predlagatelja osiguranja riješio sporni odnos između stranaka. U konkretnom slučaju provođenjem tako predložene privremene mjere tražbina predlagatelja osiguranja bila bi ostvarena, a ne osigurana, čime bi se ostvarila zlouporaba instituta privremene mjere. Privremena mjera je takvo sredstvo kojim se ne bi smio iscrpiti sadržaj tražbine predlagatelja osiguranja, budući je osnovna funkcija privremene mjere, osiguranje tražbine a ne njezino ostvarenje. </w:t>
      </w:r>
      <w:r w:rsidRPr="00CC222D">
        <w:rPr>
          <w:bCs/>
          <w:iCs/>
        </w:rPr>
        <w:tab/>
      </w:r>
    </w:p>
    <w:p w:rsidRDefault="00E92070" w:rsidP="00E92070" w:rsidR="00E92070" w:rsidRPr="00CC222D">
      <w:pPr>
        <w:ind w:firstLine="708"/>
        <w:jc w:val="both"/>
        <w:rPr>
          <w:bCs/>
          <w:iCs/>
        </w:rPr>
      </w:pPr>
    </w:p>
    <w:p w:rsidRDefault="00E92070" w:rsidP="00E92070" w:rsidR="00E92070" w:rsidRPr="00CC222D">
      <w:pPr>
        <w:ind w:firstLine="708"/>
        <w:jc w:val="both"/>
        <w:rPr>
          <w:bCs/>
          <w:iCs/>
        </w:rPr>
      </w:pPr>
      <w:r w:rsidRPr="00CC222D">
        <w:rPr>
          <w:bCs/>
          <w:iCs/>
        </w:rPr>
        <w:t>Stoga, a kako je osnovna svrha instituta privremene mjere osiguranje tražbine, a ne njezino ostvarenje, to se u konkretnom slučaju nisu ostvarili zakonski uvjeti za određivanje privremene mjere propisani člankom 346.</w:t>
      </w:r>
      <w:r>
        <w:rPr>
          <w:bCs/>
          <w:iCs/>
        </w:rPr>
        <w:t xml:space="preserve"> i 347. OZ-a</w:t>
      </w:r>
      <w:r w:rsidRPr="00CC222D">
        <w:rPr>
          <w:bCs/>
          <w:iCs/>
        </w:rPr>
        <w:t>.</w:t>
      </w:r>
    </w:p>
    <w:p w:rsidRDefault="00C15401" w:rsidP="00243E7E" w:rsidR="00C15401">
      <w:pPr>
        <w:ind w:firstLine="709"/>
        <w:jc w:val="both"/>
      </w:pPr>
    </w:p>
    <w:p w:rsidRDefault="008E52AB" w:rsidP="00243E7E" w:rsidR="008E52AB">
      <w:pPr>
        <w:ind w:firstLine="709"/>
        <w:jc w:val="both"/>
      </w:pPr>
      <w:r w:rsidRPr="00303B3D">
        <w:t xml:space="preserve">Slijedom navedenog, sud je predmetni prijedlog za određivanjem privremene mjere ocijenio kao neosnovan, te je odlučio kao u </w:t>
      </w:r>
      <w:r w:rsidRPr="00303B3D">
        <w:rPr>
          <w:b/>
        </w:rPr>
        <w:t>točki I. izreke rješenja</w:t>
      </w:r>
      <w:r w:rsidRPr="00303B3D">
        <w:t>.</w:t>
      </w:r>
    </w:p>
    <w:p w:rsidRDefault="00E92070" w:rsidP="00243E7E" w:rsidR="00E92070" w:rsidRPr="00303B3D">
      <w:pPr>
        <w:ind w:firstLine="709"/>
        <w:jc w:val="both"/>
      </w:pPr>
    </w:p>
    <w:p w:rsidRDefault="007834E9" w:rsidP="007834E9" w:rsidR="007834E9">
      <w:pPr>
        <w:tabs>
          <w:tab w:pos="-720" w:val="left"/>
        </w:tabs>
        <w:suppressAutoHyphens/>
        <w:jc w:val="both"/>
        <w:rPr>
          <w:bCs/>
          <w:iCs/>
        </w:rPr>
      </w:pPr>
      <w:r w:rsidRPr="00303B3D">
        <w:rPr>
          <w:bCs/>
          <w:iCs/>
        </w:rPr>
        <w:tab/>
        <w:t>Potrebno je dodati da je o predmetnom prijedlogu za određivanje privremene mjere sud odlučio bez održanog ročišta</w:t>
      </w:r>
      <w:r w:rsidR="00EE16FD" w:rsidRPr="00303B3D">
        <w:rPr>
          <w:bCs/>
          <w:iCs/>
        </w:rPr>
        <w:t xml:space="preserve"> </w:t>
      </w:r>
      <w:r w:rsidR="00C64F0B" w:rsidRPr="00303B3D">
        <w:rPr>
          <w:bCs/>
          <w:iCs/>
        </w:rPr>
        <w:t>jer</w:t>
      </w:r>
      <w:r w:rsidRPr="00303B3D">
        <w:rPr>
          <w:bCs/>
          <w:iCs/>
        </w:rPr>
        <w:t xml:space="preserve"> odredbama OZ-a kojima se regulira institut privremenih mjera nije propisana obveza suda za održavanjem ročišta. Člankom </w:t>
      </w:r>
      <w:smartTag w:element="metricconverter" w:uri="urn:schemas-microsoft-com:office:smarttags">
        <w:smartTagPr>
          <w:attr w:val="7. st" w:name="ProductID"/>
        </w:smartTagPr>
        <w:r w:rsidRPr="00303B3D">
          <w:rPr>
            <w:bCs/>
            <w:iCs/>
          </w:rPr>
          <w:t>7. st</w:t>
        </w:r>
      </w:smartTag>
      <w:r w:rsidRPr="00303B3D">
        <w:rPr>
          <w:bCs/>
          <w:iCs/>
        </w:rPr>
        <w:t>. 1. OZ-a propisano je da sud u ovršnom postupku i postupku osiguranja postupa temeljem podnesaka i drugih</w:t>
      </w:r>
      <w:r w:rsidR="00C64F0B" w:rsidRPr="00303B3D">
        <w:rPr>
          <w:bCs/>
          <w:iCs/>
        </w:rPr>
        <w:t xml:space="preserve"> pisanih sastava, a stavkom 2. i</w:t>
      </w:r>
      <w:r w:rsidRPr="00303B3D">
        <w:rPr>
          <w:bCs/>
          <w:iCs/>
        </w:rPr>
        <w:t>stog članka je propisano da se ročište održava kad to zakon određuje ili kad sud smatra da je održavanje ročišta svrhovito, dok u konkretnom slučaju odveza održavanja ročišta nije propisana zakonom, niti sud smatra da je održavanje ročišta svrhovito iz svih naprijed navedeni razloga.</w:t>
      </w:r>
    </w:p>
    <w:p w:rsidRDefault="00110B50" w:rsidP="007834E9" w:rsidR="00110B50" w:rsidRPr="00303B3D">
      <w:pPr>
        <w:tabs>
          <w:tab w:pos="-720" w:val="left"/>
        </w:tabs>
        <w:suppressAutoHyphens/>
        <w:jc w:val="both"/>
        <w:rPr>
          <w:bCs/>
          <w:iCs/>
        </w:rPr>
      </w:pPr>
    </w:p>
    <w:p w:rsidRDefault="00C81013" w:rsidP="00C81013" w:rsidR="00C81013" w:rsidRPr="00303B3D">
      <w:pPr>
        <w:ind w:firstLine="709"/>
        <w:jc w:val="both"/>
      </w:pPr>
      <w:r w:rsidRPr="00303B3D">
        <w:t>Odluka suda o zahtjevima stranaka za naknadu troška postupka osiguranja temelji se na odredbi čl. 21. st. 1. OZ-a u svezi čl. 154. i 155. ZPP-a.</w:t>
      </w:r>
    </w:p>
    <w:p w:rsidRDefault="00C81013" w:rsidP="00C81013" w:rsidR="00C81013" w:rsidRPr="00303B3D">
      <w:pPr>
        <w:ind w:firstLine="709"/>
        <w:jc w:val="both"/>
      </w:pPr>
    </w:p>
    <w:p w:rsidRDefault="00C81013" w:rsidP="00C81013" w:rsidR="00C81013" w:rsidRPr="00303B3D">
      <w:pPr>
        <w:ind w:firstLine="709"/>
        <w:jc w:val="both"/>
      </w:pPr>
      <w:r w:rsidRPr="00303B3D">
        <w:t xml:space="preserve">Obzirom da je predlagatelj osiguranja nije uspio s prijedlogom  za osiguranje privremenom mjerom, to protivnik osiguranja ima pravo na naknadu troškova postupka osiguranja. </w:t>
      </w:r>
    </w:p>
    <w:p w:rsidRDefault="00C81013" w:rsidP="00C81013" w:rsidR="00C81013" w:rsidRPr="00303B3D">
      <w:pPr>
        <w:ind w:firstLine="709"/>
        <w:jc w:val="both"/>
      </w:pPr>
    </w:p>
    <w:p w:rsidRDefault="00C81013" w:rsidP="00C81013" w:rsidR="00C81013" w:rsidRPr="00303B3D">
      <w:pPr>
        <w:ind w:firstLine="709"/>
        <w:jc w:val="both"/>
      </w:pPr>
      <w:r w:rsidRPr="00303B3D">
        <w:t xml:space="preserve">Prema ocjeni ovog suda protivnik osiguranja ima pravo na trošak sastava podneska od dana </w:t>
      </w:r>
      <w:r w:rsidR="00F55921" w:rsidRPr="00303B3D">
        <w:t>26</w:t>
      </w:r>
      <w:r w:rsidRPr="00303B3D">
        <w:t xml:space="preserve">. </w:t>
      </w:r>
      <w:r w:rsidR="00F55921" w:rsidRPr="00303B3D">
        <w:t>svibnja</w:t>
      </w:r>
      <w:r w:rsidRPr="00303B3D">
        <w:t xml:space="preserve"> 2017. u iznosu od </w:t>
      </w:r>
      <w:r w:rsidR="00D12C25" w:rsidRPr="00303B3D">
        <w:t>1.</w:t>
      </w:r>
      <w:r w:rsidR="006B6688" w:rsidRPr="00303B3D">
        <w:t>0</w:t>
      </w:r>
      <w:r w:rsidR="00D12C25" w:rsidRPr="00303B3D">
        <w:t>00</w:t>
      </w:r>
      <w:r w:rsidRPr="00303B3D">
        <w:t xml:space="preserve">,00 kn (Tbr. 11. t. </w:t>
      </w:r>
      <w:r w:rsidR="00D12C25" w:rsidRPr="00303B3D">
        <w:t>1</w:t>
      </w:r>
      <w:r w:rsidRPr="00303B3D">
        <w:t>. Tarife o nagradama i naknadi troškova za rad odvjetnika („Narodne novine“, br. 142/12</w:t>
      </w:r>
      <w:r w:rsidR="00291CB1" w:rsidRPr="00303B3D">
        <w:t>, 103/14, 118/14 i 107/15</w:t>
      </w:r>
      <w:r w:rsidRPr="00303B3D">
        <w:t xml:space="preserve">, dalje: OT), a što uvećano za PDV ukupno iznosi </w:t>
      </w:r>
      <w:r w:rsidR="00D12C25" w:rsidRPr="00303B3D">
        <w:t>1</w:t>
      </w:r>
      <w:r w:rsidR="00E84634" w:rsidRPr="00303B3D">
        <w:t>.</w:t>
      </w:r>
      <w:r w:rsidR="00D12C25" w:rsidRPr="00303B3D">
        <w:t>250,00</w:t>
      </w:r>
      <w:r w:rsidRPr="00303B3D">
        <w:t xml:space="preserve"> kn, slijedom čega je odlučeno kao u </w:t>
      </w:r>
      <w:r w:rsidRPr="00303B3D">
        <w:rPr>
          <w:b/>
        </w:rPr>
        <w:t>točki II. izreke rješenja</w:t>
      </w:r>
      <w:r w:rsidRPr="00303B3D">
        <w:t xml:space="preserve">. </w:t>
      </w:r>
    </w:p>
    <w:p w:rsidRDefault="00C81013" w:rsidP="00C81013" w:rsidR="00C81013" w:rsidRPr="00E95AAF">
      <w:pPr>
        <w:ind w:firstLine="709"/>
        <w:jc w:val="both"/>
        <w:rPr>
          <w:color w:val="FF0000"/>
        </w:rPr>
      </w:pPr>
    </w:p>
    <w:p w:rsidRDefault="00C15401" w:rsidP="00C15401" w:rsidR="00C15401" w:rsidRPr="00110B50">
      <w:pPr>
        <w:jc w:val="center"/>
      </w:pPr>
      <w:r w:rsidRPr="00110B50">
        <w:t xml:space="preserve">U </w:t>
      </w:r>
      <w:r w:rsidR="007E2765" w:rsidRPr="00110B50">
        <w:t xml:space="preserve">Zagrebu, </w:t>
      </w:r>
      <w:r w:rsidR="00E9720E" w:rsidRPr="00110B50">
        <w:t>26. travnja</w:t>
      </w:r>
      <w:r w:rsidR="00B472E3" w:rsidRPr="00110B50">
        <w:t xml:space="preserve"> </w:t>
      </w:r>
      <w:r w:rsidR="007E2765" w:rsidRPr="00110B50">
        <w:t>201</w:t>
      </w:r>
      <w:r w:rsidR="00E9720E" w:rsidRPr="00110B50">
        <w:t>8</w:t>
      </w:r>
      <w:r w:rsidR="007E2765" w:rsidRPr="00110B50">
        <w:t>.</w:t>
      </w:r>
      <w:r w:rsidR="00E9720E" w:rsidRPr="00110B50">
        <w:t xml:space="preserve"> </w:t>
      </w:r>
      <w:r w:rsidRPr="00110B50">
        <w:t>godine</w:t>
      </w:r>
    </w:p>
    <w:p w:rsidRDefault="00C15401" w:rsidP="008B77D7" w:rsidR="00C15401" w:rsidRPr="00E9720E">
      <w:pPr>
        <w:ind w:firstLine="709"/>
        <w:jc w:val="right"/>
      </w:pPr>
      <w:r w:rsidRPr="00E95AAF">
        <w:rPr>
          <w:color w:val="FF0000"/>
        </w:rPr>
        <w:tab/>
      </w:r>
      <w:r w:rsidRPr="00E95AAF">
        <w:rPr>
          <w:color w:val="FF0000"/>
        </w:rPr>
        <w:tab/>
      </w:r>
      <w:r w:rsidRPr="00E95AAF">
        <w:rPr>
          <w:color w:val="FF0000"/>
        </w:rPr>
        <w:tab/>
      </w:r>
      <w:r w:rsidRPr="00E95AAF">
        <w:rPr>
          <w:color w:val="FF0000"/>
        </w:rPr>
        <w:tab/>
      </w:r>
      <w:r w:rsidRPr="00E95AAF">
        <w:rPr>
          <w:color w:val="FF0000"/>
        </w:rPr>
        <w:tab/>
      </w:r>
      <w:r w:rsidRPr="00E95AAF">
        <w:rPr>
          <w:color w:val="FF0000"/>
        </w:rPr>
        <w:tab/>
      </w:r>
      <w:r w:rsidRPr="00E95AAF">
        <w:rPr>
          <w:color w:val="FF0000"/>
        </w:rPr>
        <w:tab/>
      </w:r>
      <w:r w:rsidRPr="00E95AAF">
        <w:rPr>
          <w:color w:val="FF0000"/>
        </w:rPr>
        <w:tab/>
      </w:r>
      <w:r w:rsidRPr="00E95AAF">
        <w:rPr>
          <w:color w:val="FF0000"/>
        </w:rPr>
        <w:tab/>
      </w:r>
      <w:r w:rsidRPr="00E9720E">
        <w:t>SUDAC:</w:t>
      </w:r>
    </w:p>
    <w:p w:rsidRDefault="00C15401" w:rsidP="008B77D7" w:rsidR="00C15401" w:rsidRPr="00E9720E">
      <w:pPr>
        <w:ind w:firstLine="709"/>
        <w:jc w:val="right"/>
      </w:pPr>
      <w:r w:rsidRPr="00E9720E">
        <w:tab/>
      </w:r>
      <w:r w:rsidRPr="00E9720E">
        <w:tab/>
      </w:r>
      <w:r w:rsidRPr="00E9720E">
        <w:tab/>
      </w:r>
      <w:r w:rsidRPr="00E9720E">
        <w:tab/>
      </w:r>
      <w:r w:rsidRPr="00E9720E">
        <w:tab/>
      </w:r>
      <w:r w:rsidRPr="00E9720E">
        <w:tab/>
      </w:r>
      <w:r w:rsidRPr="00E9720E">
        <w:tab/>
      </w:r>
      <w:r w:rsidRPr="00E9720E">
        <w:tab/>
      </w:r>
      <w:r w:rsidR="008B77D7" w:rsidRPr="00E9720E">
        <w:t>Josip Bilić</w:t>
      </w:r>
      <w:r w:rsidR="000A727A">
        <w:t xml:space="preserve">  v.r.</w:t>
      </w:r>
    </w:p>
    <w:p w:rsidRDefault="00F551E0" w:rsidP="00C15401" w:rsidR="00F551E0" w:rsidRPr="00E9720E"/>
    <w:p w:rsidRDefault="00836CA8" w:rsidP="00C15401" w:rsidR="00836CA8" w:rsidRPr="00E9720E"/>
    <w:p w:rsidRDefault="00C15401" w:rsidP="00C15401" w:rsidR="00C15401" w:rsidRPr="00E9720E">
      <w:r w:rsidRPr="00E9720E">
        <w:t>UPUTA O PRAVNOM LIJEKU:</w:t>
      </w:r>
    </w:p>
    <w:p w:rsidRDefault="00C15401" w:rsidP="007E2765" w:rsidR="00C15401" w:rsidRPr="00303B3D">
      <w:pPr>
        <w:jc w:val="both"/>
      </w:pPr>
      <w:r w:rsidRPr="00303B3D">
        <w:t>Protiv ovog rješenja dopuštena je žalba Visokom trgovačkom sudu u Zagrebu, koja se podnosi putem ovog suda u tri primjerka u roku od 8 dana od dana primitka prijepisa ovog rješenja.</w:t>
      </w:r>
    </w:p>
    <w:p w:rsidRDefault="000A727A" w:rsidP="000A727A" w:rsidR="00110B50">
      <w:pPr>
        <w:jc w:val="right"/>
      </w:pPr>
      <w:r>
        <w:t>Za točnost otpravka</w:t>
      </w:r>
    </w:p>
    <w:p w:rsidRDefault="000A727A" w:rsidP="000A727A" w:rsidR="000A727A">
      <w:pPr>
        <w:jc w:val="right"/>
      </w:pPr>
      <w:r>
        <w:t>ovlašteni službenik</w:t>
      </w:r>
    </w:p>
    <w:p w:rsidRDefault="000A727A" w:rsidP="000A727A" w:rsidR="000A727A">
      <w:pPr>
        <w:jc w:val="right"/>
      </w:pPr>
      <w:r>
        <w:t>Irena Benko</w:t>
      </w:r>
    </w:p>
    <w:sectPr w:rsidR="000A727A">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54C" w:rsidP="00246D9D" w:rsidR="0039654C">
      <w:r>
        <w:separator/>
      </w:r>
    </w:p>
  </w:endnote>
  <w:endnote w:id="0" w:type="continuationSeparator">
    <w:p w:rsidRDefault="0039654C" w:rsidP="00246D9D" w:rsidR="003965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7B34" w:rsidR="00087B34">
    <w:pPr>
      <w:pStyle w:val="Podnoje"/>
      <w:jc w:val="right"/>
    </w:pPr>
    <w:r>
      <w:t xml:space="preserve">Stranica </w:t>
    </w:r>
    <w:r>
      <w:rPr>
        <w:b/>
        <w:bCs/>
      </w:rPr>
      <w:fldChar w:fldCharType="begin"/>
    </w:r>
    <w:r>
      <w:rPr>
        <w:b/>
        <w:bCs/>
      </w:rPr>
      <w:instrText>PAGE</w:instrText>
    </w:r>
    <w:r>
      <w:rPr>
        <w:b/>
        <w:bCs/>
      </w:rPr>
      <w:fldChar w:fldCharType="separate"/>
    </w:r>
    <w:r w:rsidR="000A727A">
      <w:rPr>
        <w:b/>
        <w:bCs/>
        <w:noProof/>
      </w:rPr>
      <w:t>1</w:t>
    </w:r>
    <w:r>
      <w:rPr>
        <w:b/>
        <w:bCs/>
      </w:rPr>
      <w:fldChar w:fldCharType="end"/>
    </w:r>
    <w:r>
      <w:t xml:space="preserve"> od </w:t>
    </w:r>
    <w:r>
      <w:rPr>
        <w:b/>
        <w:bCs/>
      </w:rPr>
      <w:fldChar w:fldCharType="begin"/>
    </w:r>
    <w:r>
      <w:rPr>
        <w:b/>
        <w:bCs/>
      </w:rPr>
      <w:instrText>NUMPAGES</w:instrText>
    </w:r>
    <w:r>
      <w:rPr>
        <w:b/>
        <w:bCs/>
      </w:rPr>
      <w:fldChar w:fldCharType="separate"/>
    </w:r>
    <w:r w:rsidR="000A727A">
      <w:rPr>
        <w:b/>
        <w:bCs/>
        <w:noProof/>
      </w:rPr>
      <w:t>10</w:t>
    </w:r>
    <w:r>
      <w:rPr>
        <w:b/>
        <w:bCs/>
      </w:rPr>
      <w:fldChar w:fldCharType="end"/>
    </w:r>
  </w:p>
  <w:p w:rsidRDefault="00087B34" w:rsidR="00087B3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54C" w:rsidP="00246D9D" w:rsidR="0039654C">
      <w:r>
        <w:separator/>
      </w:r>
    </w:p>
  </w:footnote>
  <w:footnote w:id="0" w:type="continuationSeparator">
    <w:p w:rsidRDefault="0039654C" w:rsidP="00246D9D" w:rsidR="003965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6164" w:rsidP="00246D9D" w:rsidR="009A6164" w:rsidRPr="00FC2175">
    <w:pPr>
      <w:pStyle w:val="Zaglavlje"/>
      <w:jc w:val="right"/>
      <w:rPr>
        <w:b/>
      </w:rPr>
    </w:pPr>
    <w:r w:rsidRPr="00FC2175">
      <w:rPr>
        <w:b/>
      </w:rPr>
      <w:t>98.</w:t>
    </w:r>
    <w:r w:rsidR="008372D7">
      <w:rPr>
        <w:b/>
      </w:rPr>
      <w:t xml:space="preserve"> Ovr</w:t>
    </w:r>
    <w:r w:rsidRPr="00FC2175">
      <w:rPr>
        <w:b/>
      </w:rPr>
      <w:t>-</w:t>
    </w:r>
    <w:r w:rsidR="00E95AAF">
      <w:rPr>
        <w:b/>
      </w:rPr>
      <w:t>60</w:t>
    </w:r>
    <w:r w:rsidRPr="00FC2175">
      <w:rPr>
        <w:b/>
      </w:rPr>
      <w:t>/1</w:t>
    </w:r>
    <w:r w:rsidR="00E95AAF">
      <w:rPr>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91585"/>
    <w:multiLevelType w:val="hybridMultilevel"/>
    <w:tmpl w:val="342A9DB0"/>
    <w:lvl w:tplc="609E21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A47A87"/>
    <w:multiLevelType w:val="hybridMultilevel"/>
    <w:tmpl w:val="92AC6758"/>
    <w:lvl w:tplc="8296480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ADD15FC"/>
    <w:multiLevelType w:val="hybridMultilevel"/>
    <w:tmpl w:val="81D2D1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1722240"/>
    <w:multiLevelType w:val="hybridMultilevel"/>
    <w:tmpl w:val="A4B4FEA8"/>
    <w:lvl w:tplc="DC4836B2" w:ilvl="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DAA68A4"/>
    <w:multiLevelType w:val="hybridMultilevel"/>
    <w:tmpl w:val="EEF4BA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B930E95"/>
    <w:multiLevelType w:val="hybridMultilevel"/>
    <w:tmpl w:val="20C0E79E"/>
    <w:lvl w:tplc="BE9C14A4" w:ilvl="0">
      <w:start w:val="1"/>
      <w:numFmt w:val="bullet"/>
      <w:lvlText w:val="-"/>
      <w:lvlJc w:val="left"/>
      <w:pPr>
        <w:ind w:hanging="360" w:left="1428"/>
      </w:pPr>
      <w:rPr>
        <w:rFonts w:cs="Arial" w:eastAsia="Times New Roman" w:hAnsi="Arial" w:ascii="Aria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735C5D54"/>
    <w:multiLevelType w:val="hybridMultilevel"/>
    <w:tmpl w:val="CBB8D83A"/>
    <w:lvl w:tplc="990248B6" w:ilvl="0">
      <w:start w:val="1"/>
      <w:numFmt w:val="lowerLetter"/>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4"/>
  </w:num>
  <w:num w:numId="2">
    <w:abstractNumId w:val="1"/>
  </w:num>
  <w:num w:numId="3">
    <w:abstractNumId w:val="2"/>
  </w:num>
  <w:num w:numId="4">
    <w:abstractNumId w:val="4"/>
  </w:num>
  <w:num w:numId="5">
    <w:abstractNumId w:val="6"/>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AE7"/>
    <w:rsid w:val="00002307"/>
    <w:rsid w:val="0000443B"/>
    <w:rsid w:val="00004CC4"/>
    <w:rsid w:val="00012E7E"/>
    <w:rsid w:val="000236FF"/>
    <w:rsid w:val="00033087"/>
    <w:rsid w:val="00033B0F"/>
    <w:rsid w:val="00033E34"/>
    <w:rsid w:val="00037FF2"/>
    <w:rsid w:val="00042105"/>
    <w:rsid w:val="00042639"/>
    <w:rsid w:val="000443C6"/>
    <w:rsid w:val="000516F9"/>
    <w:rsid w:val="000522F5"/>
    <w:rsid w:val="00054FBF"/>
    <w:rsid w:val="000621BD"/>
    <w:rsid w:val="000836FE"/>
    <w:rsid w:val="00084E5A"/>
    <w:rsid w:val="00086754"/>
    <w:rsid w:val="00087B34"/>
    <w:rsid w:val="00091B86"/>
    <w:rsid w:val="000A4CF5"/>
    <w:rsid w:val="000A727A"/>
    <w:rsid w:val="000B0F79"/>
    <w:rsid w:val="000B15C5"/>
    <w:rsid w:val="000B177B"/>
    <w:rsid w:val="000B1BC9"/>
    <w:rsid w:val="000B399F"/>
    <w:rsid w:val="000C015A"/>
    <w:rsid w:val="000C5605"/>
    <w:rsid w:val="000E006F"/>
    <w:rsid w:val="000E06DB"/>
    <w:rsid w:val="000E35D0"/>
    <w:rsid w:val="000E732F"/>
    <w:rsid w:val="000F2ED2"/>
    <w:rsid w:val="001007F8"/>
    <w:rsid w:val="00101393"/>
    <w:rsid w:val="00102DBE"/>
    <w:rsid w:val="001063F3"/>
    <w:rsid w:val="00110B50"/>
    <w:rsid w:val="001148E3"/>
    <w:rsid w:val="00120F55"/>
    <w:rsid w:val="00121456"/>
    <w:rsid w:val="00124A6D"/>
    <w:rsid w:val="00127D76"/>
    <w:rsid w:val="0013024D"/>
    <w:rsid w:val="00131E38"/>
    <w:rsid w:val="001400B7"/>
    <w:rsid w:val="00143479"/>
    <w:rsid w:val="00144724"/>
    <w:rsid w:val="00146B4E"/>
    <w:rsid w:val="001503CF"/>
    <w:rsid w:val="001509B0"/>
    <w:rsid w:val="00151FB2"/>
    <w:rsid w:val="0016402B"/>
    <w:rsid w:val="00165CD8"/>
    <w:rsid w:val="001740D9"/>
    <w:rsid w:val="00175A20"/>
    <w:rsid w:val="00177787"/>
    <w:rsid w:val="00192377"/>
    <w:rsid w:val="00193B5D"/>
    <w:rsid w:val="00194976"/>
    <w:rsid w:val="001B2B60"/>
    <w:rsid w:val="001B46D0"/>
    <w:rsid w:val="001C072D"/>
    <w:rsid w:val="001C4FE3"/>
    <w:rsid w:val="001F18A6"/>
    <w:rsid w:val="001F6EF1"/>
    <w:rsid w:val="001F768F"/>
    <w:rsid w:val="00203656"/>
    <w:rsid w:val="00205449"/>
    <w:rsid w:val="00213FFC"/>
    <w:rsid w:val="002205B1"/>
    <w:rsid w:val="00230223"/>
    <w:rsid w:val="00231C9B"/>
    <w:rsid w:val="00232056"/>
    <w:rsid w:val="002328E0"/>
    <w:rsid w:val="00232D34"/>
    <w:rsid w:val="00234D49"/>
    <w:rsid w:val="002350F3"/>
    <w:rsid w:val="002351B7"/>
    <w:rsid w:val="00236E11"/>
    <w:rsid w:val="002378A1"/>
    <w:rsid w:val="00243E7E"/>
    <w:rsid w:val="00246D9D"/>
    <w:rsid w:val="00247188"/>
    <w:rsid w:val="0025016F"/>
    <w:rsid w:val="00250EF4"/>
    <w:rsid w:val="0025614E"/>
    <w:rsid w:val="00290CCA"/>
    <w:rsid w:val="00291CB1"/>
    <w:rsid w:val="00292C9C"/>
    <w:rsid w:val="00293BF0"/>
    <w:rsid w:val="0029544D"/>
    <w:rsid w:val="002B14EA"/>
    <w:rsid w:val="002B3F68"/>
    <w:rsid w:val="002B7A68"/>
    <w:rsid w:val="002C3733"/>
    <w:rsid w:val="002C55AC"/>
    <w:rsid w:val="002D227F"/>
    <w:rsid w:val="002D437F"/>
    <w:rsid w:val="002D6DBD"/>
    <w:rsid w:val="002E797C"/>
    <w:rsid w:val="002F2CB8"/>
    <w:rsid w:val="002F6233"/>
    <w:rsid w:val="00302D85"/>
    <w:rsid w:val="00303B3D"/>
    <w:rsid w:val="003045B3"/>
    <w:rsid w:val="003071C8"/>
    <w:rsid w:val="00307835"/>
    <w:rsid w:val="0031083E"/>
    <w:rsid w:val="00311AE7"/>
    <w:rsid w:val="00311DA9"/>
    <w:rsid w:val="003207A0"/>
    <w:rsid w:val="00320D95"/>
    <w:rsid w:val="003304CA"/>
    <w:rsid w:val="00331BED"/>
    <w:rsid w:val="00332302"/>
    <w:rsid w:val="00353B3E"/>
    <w:rsid w:val="00365E6E"/>
    <w:rsid w:val="00370E00"/>
    <w:rsid w:val="00371D49"/>
    <w:rsid w:val="003812DF"/>
    <w:rsid w:val="00381EAC"/>
    <w:rsid w:val="00391501"/>
    <w:rsid w:val="0039654C"/>
    <w:rsid w:val="003A0B20"/>
    <w:rsid w:val="003A264C"/>
    <w:rsid w:val="003B2288"/>
    <w:rsid w:val="003B77A4"/>
    <w:rsid w:val="003C4765"/>
    <w:rsid w:val="003C64A7"/>
    <w:rsid w:val="003C7C17"/>
    <w:rsid w:val="003D382E"/>
    <w:rsid w:val="003D5272"/>
    <w:rsid w:val="003F5E67"/>
    <w:rsid w:val="00400B15"/>
    <w:rsid w:val="004037E6"/>
    <w:rsid w:val="00411104"/>
    <w:rsid w:val="00416BF8"/>
    <w:rsid w:val="00426DE1"/>
    <w:rsid w:val="00450595"/>
    <w:rsid w:val="00454497"/>
    <w:rsid w:val="004652C7"/>
    <w:rsid w:val="004665ED"/>
    <w:rsid w:val="004670AE"/>
    <w:rsid w:val="0047211E"/>
    <w:rsid w:val="00475547"/>
    <w:rsid w:val="004829C6"/>
    <w:rsid w:val="0048668D"/>
    <w:rsid w:val="00486975"/>
    <w:rsid w:val="004A6BE7"/>
    <w:rsid w:val="004B1145"/>
    <w:rsid w:val="004C38CC"/>
    <w:rsid w:val="004C3D6A"/>
    <w:rsid w:val="004D4E15"/>
    <w:rsid w:val="004D794A"/>
    <w:rsid w:val="004E0297"/>
    <w:rsid w:val="004E0E02"/>
    <w:rsid w:val="004E460F"/>
    <w:rsid w:val="004E5091"/>
    <w:rsid w:val="004F366F"/>
    <w:rsid w:val="004F49A0"/>
    <w:rsid w:val="004F52D4"/>
    <w:rsid w:val="005005C4"/>
    <w:rsid w:val="005156FE"/>
    <w:rsid w:val="00516936"/>
    <w:rsid w:val="00522C41"/>
    <w:rsid w:val="00525A31"/>
    <w:rsid w:val="00526113"/>
    <w:rsid w:val="0053180A"/>
    <w:rsid w:val="00531B8F"/>
    <w:rsid w:val="00532DF6"/>
    <w:rsid w:val="00535935"/>
    <w:rsid w:val="00542A2F"/>
    <w:rsid w:val="00547824"/>
    <w:rsid w:val="00551047"/>
    <w:rsid w:val="005536B1"/>
    <w:rsid w:val="005538DB"/>
    <w:rsid w:val="005617A6"/>
    <w:rsid w:val="00570493"/>
    <w:rsid w:val="005736D9"/>
    <w:rsid w:val="00574746"/>
    <w:rsid w:val="0057512F"/>
    <w:rsid w:val="00576381"/>
    <w:rsid w:val="00582FB3"/>
    <w:rsid w:val="00591BCF"/>
    <w:rsid w:val="005A4929"/>
    <w:rsid w:val="005B49A9"/>
    <w:rsid w:val="005B5379"/>
    <w:rsid w:val="005C69F7"/>
    <w:rsid w:val="005D1A7C"/>
    <w:rsid w:val="005D667E"/>
    <w:rsid w:val="005E02F9"/>
    <w:rsid w:val="005E07C1"/>
    <w:rsid w:val="005F5C44"/>
    <w:rsid w:val="00605FCB"/>
    <w:rsid w:val="0061158F"/>
    <w:rsid w:val="00614281"/>
    <w:rsid w:val="00616A26"/>
    <w:rsid w:val="00617F09"/>
    <w:rsid w:val="00626CD4"/>
    <w:rsid w:val="00635BD8"/>
    <w:rsid w:val="00641CD7"/>
    <w:rsid w:val="0065342A"/>
    <w:rsid w:val="0066317A"/>
    <w:rsid w:val="00685538"/>
    <w:rsid w:val="00686C71"/>
    <w:rsid w:val="00693A0E"/>
    <w:rsid w:val="00697357"/>
    <w:rsid w:val="006A08D0"/>
    <w:rsid w:val="006A14B7"/>
    <w:rsid w:val="006B6688"/>
    <w:rsid w:val="006B67B5"/>
    <w:rsid w:val="006C6AB0"/>
    <w:rsid w:val="006C7BF3"/>
    <w:rsid w:val="006D29A2"/>
    <w:rsid w:val="006D4761"/>
    <w:rsid w:val="006D61FB"/>
    <w:rsid w:val="006E3E6C"/>
    <w:rsid w:val="006E6006"/>
    <w:rsid w:val="006E63C0"/>
    <w:rsid w:val="006F262F"/>
    <w:rsid w:val="006F6D57"/>
    <w:rsid w:val="00702652"/>
    <w:rsid w:val="00715C78"/>
    <w:rsid w:val="007175A1"/>
    <w:rsid w:val="007202F9"/>
    <w:rsid w:val="00723B9D"/>
    <w:rsid w:val="007242E2"/>
    <w:rsid w:val="00725F5C"/>
    <w:rsid w:val="00726575"/>
    <w:rsid w:val="0072777E"/>
    <w:rsid w:val="00730275"/>
    <w:rsid w:val="00730329"/>
    <w:rsid w:val="00733984"/>
    <w:rsid w:val="00736062"/>
    <w:rsid w:val="0075164E"/>
    <w:rsid w:val="00751DC2"/>
    <w:rsid w:val="00754AFE"/>
    <w:rsid w:val="007776CE"/>
    <w:rsid w:val="00781E4F"/>
    <w:rsid w:val="007834E9"/>
    <w:rsid w:val="00783BB8"/>
    <w:rsid w:val="007950F2"/>
    <w:rsid w:val="007A1D40"/>
    <w:rsid w:val="007A32A5"/>
    <w:rsid w:val="007B0B00"/>
    <w:rsid w:val="007B3DF9"/>
    <w:rsid w:val="007C1A8B"/>
    <w:rsid w:val="007C4D70"/>
    <w:rsid w:val="007C6DA4"/>
    <w:rsid w:val="007D5868"/>
    <w:rsid w:val="007D76C1"/>
    <w:rsid w:val="007E134A"/>
    <w:rsid w:val="007E2765"/>
    <w:rsid w:val="007E2BDA"/>
    <w:rsid w:val="007E6BF1"/>
    <w:rsid w:val="007F082A"/>
    <w:rsid w:val="007F20EF"/>
    <w:rsid w:val="007F5620"/>
    <w:rsid w:val="00802642"/>
    <w:rsid w:val="00802984"/>
    <w:rsid w:val="008062DA"/>
    <w:rsid w:val="00832EFA"/>
    <w:rsid w:val="0083439D"/>
    <w:rsid w:val="00836CA8"/>
    <w:rsid w:val="008372D7"/>
    <w:rsid w:val="00842799"/>
    <w:rsid w:val="00842AA9"/>
    <w:rsid w:val="008477CD"/>
    <w:rsid w:val="00852280"/>
    <w:rsid w:val="0085343A"/>
    <w:rsid w:val="00864323"/>
    <w:rsid w:val="00872135"/>
    <w:rsid w:val="00872F0D"/>
    <w:rsid w:val="00877EAA"/>
    <w:rsid w:val="00880885"/>
    <w:rsid w:val="0088112D"/>
    <w:rsid w:val="008818DA"/>
    <w:rsid w:val="00886938"/>
    <w:rsid w:val="008A016C"/>
    <w:rsid w:val="008B2D31"/>
    <w:rsid w:val="008B3A25"/>
    <w:rsid w:val="008B4FA9"/>
    <w:rsid w:val="008B77D7"/>
    <w:rsid w:val="008C1D6D"/>
    <w:rsid w:val="008C4E81"/>
    <w:rsid w:val="008C7AF5"/>
    <w:rsid w:val="008D1971"/>
    <w:rsid w:val="008E2B3E"/>
    <w:rsid w:val="008E4486"/>
    <w:rsid w:val="008E52AB"/>
    <w:rsid w:val="008F1307"/>
    <w:rsid w:val="009033AD"/>
    <w:rsid w:val="009070BE"/>
    <w:rsid w:val="00916C80"/>
    <w:rsid w:val="009310C9"/>
    <w:rsid w:val="00943606"/>
    <w:rsid w:val="00945339"/>
    <w:rsid w:val="0094693A"/>
    <w:rsid w:val="009507AD"/>
    <w:rsid w:val="009513CB"/>
    <w:rsid w:val="009530A8"/>
    <w:rsid w:val="009530EF"/>
    <w:rsid w:val="009561B5"/>
    <w:rsid w:val="00972D14"/>
    <w:rsid w:val="00975388"/>
    <w:rsid w:val="00976079"/>
    <w:rsid w:val="00987A0B"/>
    <w:rsid w:val="00991DAB"/>
    <w:rsid w:val="00994556"/>
    <w:rsid w:val="009A1526"/>
    <w:rsid w:val="009A3083"/>
    <w:rsid w:val="009A6164"/>
    <w:rsid w:val="009A7FD6"/>
    <w:rsid w:val="009B2764"/>
    <w:rsid w:val="009B66B8"/>
    <w:rsid w:val="009B79AC"/>
    <w:rsid w:val="009F063C"/>
    <w:rsid w:val="009F52C9"/>
    <w:rsid w:val="00A06FFD"/>
    <w:rsid w:val="00A119D6"/>
    <w:rsid w:val="00A12C7B"/>
    <w:rsid w:val="00A179D8"/>
    <w:rsid w:val="00A30B46"/>
    <w:rsid w:val="00A35C6D"/>
    <w:rsid w:val="00A36300"/>
    <w:rsid w:val="00A36520"/>
    <w:rsid w:val="00A3690C"/>
    <w:rsid w:val="00A37CF8"/>
    <w:rsid w:val="00A4456A"/>
    <w:rsid w:val="00A4796B"/>
    <w:rsid w:val="00A60342"/>
    <w:rsid w:val="00A63A07"/>
    <w:rsid w:val="00A63F43"/>
    <w:rsid w:val="00A7142B"/>
    <w:rsid w:val="00A72A38"/>
    <w:rsid w:val="00A7573D"/>
    <w:rsid w:val="00A83EB6"/>
    <w:rsid w:val="00A86392"/>
    <w:rsid w:val="00A91DC8"/>
    <w:rsid w:val="00A94058"/>
    <w:rsid w:val="00A94231"/>
    <w:rsid w:val="00AA0198"/>
    <w:rsid w:val="00AA0463"/>
    <w:rsid w:val="00AA2C1B"/>
    <w:rsid w:val="00AB0D8A"/>
    <w:rsid w:val="00AB6266"/>
    <w:rsid w:val="00AB6860"/>
    <w:rsid w:val="00AC132C"/>
    <w:rsid w:val="00AC20E8"/>
    <w:rsid w:val="00AD3832"/>
    <w:rsid w:val="00AD6A8C"/>
    <w:rsid w:val="00AD6B45"/>
    <w:rsid w:val="00AE14E2"/>
    <w:rsid w:val="00AE33FD"/>
    <w:rsid w:val="00AE5C77"/>
    <w:rsid w:val="00AE7568"/>
    <w:rsid w:val="00AF774A"/>
    <w:rsid w:val="00B1338C"/>
    <w:rsid w:val="00B150E5"/>
    <w:rsid w:val="00B157ED"/>
    <w:rsid w:val="00B15CD6"/>
    <w:rsid w:val="00B20DE5"/>
    <w:rsid w:val="00B22A88"/>
    <w:rsid w:val="00B247BD"/>
    <w:rsid w:val="00B26C63"/>
    <w:rsid w:val="00B42B5D"/>
    <w:rsid w:val="00B44A6F"/>
    <w:rsid w:val="00B46835"/>
    <w:rsid w:val="00B472E3"/>
    <w:rsid w:val="00B50EA0"/>
    <w:rsid w:val="00B52074"/>
    <w:rsid w:val="00B66AEC"/>
    <w:rsid w:val="00B744A9"/>
    <w:rsid w:val="00B87EEE"/>
    <w:rsid w:val="00B94F6B"/>
    <w:rsid w:val="00B960A3"/>
    <w:rsid w:val="00BA20BE"/>
    <w:rsid w:val="00BB1AE9"/>
    <w:rsid w:val="00BB21DD"/>
    <w:rsid w:val="00BB3AAE"/>
    <w:rsid w:val="00BC090C"/>
    <w:rsid w:val="00BC26B4"/>
    <w:rsid w:val="00BC3F11"/>
    <w:rsid w:val="00BC6027"/>
    <w:rsid w:val="00BD0917"/>
    <w:rsid w:val="00BE0EE1"/>
    <w:rsid w:val="00BE1455"/>
    <w:rsid w:val="00BE2AAD"/>
    <w:rsid w:val="00C01CF0"/>
    <w:rsid w:val="00C05A4F"/>
    <w:rsid w:val="00C10B08"/>
    <w:rsid w:val="00C13437"/>
    <w:rsid w:val="00C15401"/>
    <w:rsid w:val="00C15F9F"/>
    <w:rsid w:val="00C16B9B"/>
    <w:rsid w:val="00C22BAA"/>
    <w:rsid w:val="00C3384B"/>
    <w:rsid w:val="00C41A6D"/>
    <w:rsid w:val="00C47748"/>
    <w:rsid w:val="00C516C3"/>
    <w:rsid w:val="00C63B53"/>
    <w:rsid w:val="00C63E99"/>
    <w:rsid w:val="00C64F0B"/>
    <w:rsid w:val="00C66839"/>
    <w:rsid w:val="00C81013"/>
    <w:rsid w:val="00C81D55"/>
    <w:rsid w:val="00C84D2C"/>
    <w:rsid w:val="00C93B27"/>
    <w:rsid w:val="00C96047"/>
    <w:rsid w:val="00CA1F30"/>
    <w:rsid w:val="00CA5E8D"/>
    <w:rsid w:val="00CA7FE4"/>
    <w:rsid w:val="00CB06A6"/>
    <w:rsid w:val="00CC17CC"/>
    <w:rsid w:val="00CC222D"/>
    <w:rsid w:val="00CC6F46"/>
    <w:rsid w:val="00CC78C9"/>
    <w:rsid w:val="00CD3F9E"/>
    <w:rsid w:val="00CD57B3"/>
    <w:rsid w:val="00CE59F4"/>
    <w:rsid w:val="00CF26EF"/>
    <w:rsid w:val="00D02047"/>
    <w:rsid w:val="00D03892"/>
    <w:rsid w:val="00D05515"/>
    <w:rsid w:val="00D12C25"/>
    <w:rsid w:val="00D131AC"/>
    <w:rsid w:val="00D14046"/>
    <w:rsid w:val="00D43C38"/>
    <w:rsid w:val="00D476F3"/>
    <w:rsid w:val="00D53D4E"/>
    <w:rsid w:val="00D540A0"/>
    <w:rsid w:val="00D543BA"/>
    <w:rsid w:val="00D558E8"/>
    <w:rsid w:val="00D567CE"/>
    <w:rsid w:val="00D73A72"/>
    <w:rsid w:val="00D8778F"/>
    <w:rsid w:val="00D90207"/>
    <w:rsid w:val="00D974DB"/>
    <w:rsid w:val="00DA2608"/>
    <w:rsid w:val="00DA4281"/>
    <w:rsid w:val="00DA4FBE"/>
    <w:rsid w:val="00DB1FBD"/>
    <w:rsid w:val="00DC15D7"/>
    <w:rsid w:val="00DC411A"/>
    <w:rsid w:val="00DC53B7"/>
    <w:rsid w:val="00DD3728"/>
    <w:rsid w:val="00DE2EA2"/>
    <w:rsid w:val="00E006ED"/>
    <w:rsid w:val="00E0691C"/>
    <w:rsid w:val="00E108C0"/>
    <w:rsid w:val="00E13844"/>
    <w:rsid w:val="00E1715E"/>
    <w:rsid w:val="00E21DF9"/>
    <w:rsid w:val="00E2202F"/>
    <w:rsid w:val="00E254C6"/>
    <w:rsid w:val="00E368FE"/>
    <w:rsid w:val="00E41FAA"/>
    <w:rsid w:val="00E46BEB"/>
    <w:rsid w:val="00E478E3"/>
    <w:rsid w:val="00E509B0"/>
    <w:rsid w:val="00E51454"/>
    <w:rsid w:val="00E53A7F"/>
    <w:rsid w:val="00E54C05"/>
    <w:rsid w:val="00E554B9"/>
    <w:rsid w:val="00E5609C"/>
    <w:rsid w:val="00E60763"/>
    <w:rsid w:val="00E622D3"/>
    <w:rsid w:val="00E636E6"/>
    <w:rsid w:val="00E82CB0"/>
    <w:rsid w:val="00E83B31"/>
    <w:rsid w:val="00E84634"/>
    <w:rsid w:val="00E8539C"/>
    <w:rsid w:val="00E857F1"/>
    <w:rsid w:val="00E92070"/>
    <w:rsid w:val="00E95AAF"/>
    <w:rsid w:val="00E9686B"/>
    <w:rsid w:val="00E96D9B"/>
    <w:rsid w:val="00E9720E"/>
    <w:rsid w:val="00EA08F1"/>
    <w:rsid w:val="00EA2967"/>
    <w:rsid w:val="00EA332B"/>
    <w:rsid w:val="00EC018B"/>
    <w:rsid w:val="00EC2452"/>
    <w:rsid w:val="00EC3942"/>
    <w:rsid w:val="00EC7644"/>
    <w:rsid w:val="00ED2206"/>
    <w:rsid w:val="00EE0DA2"/>
    <w:rsid w:val="00EE16FD"/>
    <w:rsid w:val="00EE7DE1"/>
    <w:rsid w:val="00EF0626"/>
    <w:rsid w:val="00EF4E60"/>
    <w:rsid w:val="00EF4E8A"/>
    <w:rsid w:val="00F137B7"/>
    <w:rsid w:val="00F1414E"/>
    <w:rsid w:val="00F24ABA"/>
    <w:rsid w:val="00F25626"/>
    <w:rsid w:val="00F26078"/>
    <w:rsid w:val="00F26840"/>
    <w:rsid w:val="00F3528D"/>
    <w:rsid w:val="00F419F8"/>
    <w:rsid w:val="00F41C70"/>
    <w:rsid w:val="00F5000C"/>
    <w:rsid w:val="00F53E90"/>
    <w:rsid w:val="00F551E0"/>
    <w:rsid w:val="00F55921"/>
    <w:rsid w:val="00F73851"/>
    <w:rsid w:val="00F73AEC"/>
    <w:rsid w:val="00F73B3D"/>
    <w:rsid w:val="00F742FD"/>
    <w:rsid w:val="00F829E7"/>
    <w:rsid w:val="00F90485"/>
    <w:rsid w:val="00F905CE"/>
    <w:rsid w:val="00F93C12"/>
    <w:rsid w:val="00F9408A"/>
    <w:rsid w:val="00F95F65"/>
    <w:rsid w:val="00FA5B21"/>
    <w:rsid w:val="00FB1254"/>
    <w:rsid w:val="00FB2DBB"/>
    <w:rsid w:val="00FB63DC"/>
    <w:rsid w:val="00FB735A"/>
    <w:rsid w:val="00FC2175"/>
    <w:rsid w:val="00FD0171"/>
    <w:rsid w:val="00FD0519"/>
    <w:rsid w:val="00FD295B"/>
    <w:rsid w:val="00FE28CB"/>
    <w:rsid w:val="00FE5469"/>
    <w:rsid w:val="00FE5F84"/>
    <w:rsid w:val="00FE6586"/>
    <w:rsid w:val="00FE7BCE"/>
    <w:rsid w:val="00FF0F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pPr>
  </w:style>
  <w:style w:styleId="Odlomakpopisa" w:type="paragraph">
    <w:name w:val="List Paragraph"/>
    <w:basedOn w:val="Normal"/>
    <w:uiPriority w:val="34"/>
    <w:qFormat/>
    <w:rsid w:val="00522C41"/>
    <w:pPr>
      <w:ind w:left="708"/>
    </w:pPr>
  </w:style>
  <w:style w:styleId="Tekstbalonia" w:type="paragraph">
    <w:name w:val="Balloon Text"/>
    <w:basedOn w:val="Normal"/>
    <w:semiHidden/>
    <w:rsid w:val="004B1145"/>
    <w:rPr>
      <w:rFonts w:cs="Tahoma" w:hAnsi="Tahoma" w:ascii="Tahoma"/>
      <w:sz w:val="16"/>
      <w:szCs w:val="16"/>
    </w:rPr>
  </w:style>
  <w:style w:styleId="Zaglavlje" w:type="paragraph">
    <w:name w:val="header"/>
    <w:basedOn w:val="Normal"/>
    <w:link w:val="ZaglavljeChar"/>
    <w:rsid w:val="00246D9D"/>
    <w:pPr>
      <w:tabs>
        <w:tab w:pos="4536" w:val="center"/>
        <w:tab w:pos="9072" w:val="right"/>
      </w:tabs>
    </w:pPr>
  </w:style>
  <w:style w:customStyle="true" w:styleId="ZaglavljeChar" w:type="character">
    <w:name w:val="Zaglavlje Char"/>
    <w:link w:val="Zaglavlje"/>
    <w:rsid w:val="00246D9D"/>
    <w:rPr>
      <w:sz w:val="24"/>
      <w:szCs w:val="24"/>
    </w:rPr>
  </w:style>
  <w:style w:styleId="Podnoje" w:type="paragraph">
    <w:name w:val="footer"/>
    <w:basedOn w:val="Normal"/>
    <w:link w:val="PodnojeChar"/>
    <w:uiPriority w:val="99"/>
    <w:rsid w:val="00246D9D"/>
    <w:pPr>
      <w:tabs>
        <w:tab w:pos="4536" w:val="center"/>
        <w:tab w:pos="9072" w:val="right"/>
      </w:tabs>
    </w:pPr>
  </w:style>
  <w:style w:customStyle="true" w:styleId="PodnojeChar" w:type="character">
    <w:name w:val="Podnožje Char"/>
    <w:link w:val="Podnoje"/>
    <w:uiPriority w:val="99"/>
    <w:rsid w:val="00246D9D"/>
    <w:rPr>
      <w:sz w:val="24"/>
      <w:szCs w:val="24"/>
    </w:rPr>
  </w:style>
  <w:style w:styleId="Hiperveza" w:type="character">
    <w:name w:val="Hyperlink"/>
    <w:rsid w:val="00F551E0"/>
    <w:rPr>
      <w:color w:val="0000FF"/>
      <w:u w:val="single"/>
    </w:rPr>
  </w:style>
  <w:style w:styleId="Tekstrezerviranogmjesta" w:type="character">
    <w:name w:val="Placeholder Text"/>
    <w:basedOn w:val="Zadanifontodlomka"/>
    <w:uiPriority w:val="99"/>
    <w:semiHidden/>
    <w:rsid w:val="000A727A"/>
    <w:rPr>
      <w:color w:val="808080"/>
      <w:bdr w:space="0" w:sz="0" w:color="auto" w:val="none"/>
      <w:shd w:fill="auto" w:color="auto" w:val="clear"/>
    </w:rPr>
  </w:style>
  <w:style w:customStyle="true" w:styleId="eSPISCCParagraphDefaultFont" w:type="character">
    <w:name w:val="eSPIS_CC_Paragraph Default Font"/>
    <w:basedOn w:val="Zadanifontodlomka"/>
    <w:rsid w:val="000A727A"/>
    <w:rPr>
      <w:rFonts w:cs="Times New Roman" w:hAnsi="Times New Roman" w:ascii="Times New Roman"/>
      <w:b/>
      <w:noProof/>
      <w:sz w:val="24"/>
      <w:bdr w:space="0" w:sz="0" w:color="auto" w:val="none"/>
      <w:shd w:fill="auto" w:color="auto" w:val="clear"/>
      <w:lang w:val="hr-HR"/>
    </w:rPr>
  </w:style>
  <w:style w:customStyle="true" w:styleId="PozadinaSvijetloZuta" w:type="character">
    <w:name w:val="Pozadina_SvijetloZuta"/>
    <w:basedOn w:val="Zadanifontodlomka"/>
    <w:rsid w:val="000A727A"/>
    <w:rPr>
      <w:b/>
      <w:noProof/>
      <w:bdr w:space="0" w:sz="0" w:color="auto" w:val="none"/>
      <w:shd w:fill="FFFFCC" w:color="auto" w:val="clear"/>
      <w:lang w:val="hr-HR"/>
    </w:rPr>
  </w:style>
  <w:style w:customStyle="true" w:styleId="PozadinaSvijetloCrvena" w:type="character">
    <w:name w:val="Pozadina_SvijetloCrvena"/>
    <w:basedOn w:val="eSPISCCParagraphDefaultFont"/>
    <w:rsid w:val="000A727A"/>
    <w:rPr>
      <w:rFonts w:cs="Times New Roman" w:hAnsi="Times New Roman" w:ascii="Times New Roman"/>
      <w:b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A727A"/>
    <w:rPr>
      <w:rFonts w:cs="Times New Roman" w:hAnsi="Times New Roman" w:ascii="Times New Roman"/>
      <w:b w:val="false"/>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pPr>
  </w:style>
  <w:style w:styleId="Odlomakpopisa" w:type="paragraph">
    <w:name w:val="List Paragraph"/>
    <w:basedOn w:val="Normal"/>
    <w:uiPriority w:val="34"/>
    <w:qFormat/>
    <w:rsid w:val="00522C41"/>
    <w:pPr>
      <w:ind w:left="708"/>
    </w:pPr>
  </w:style>
  <w:style w:styleId="Tekstbalonia" w:type="paragraph">
    <w:name w:val="Balloon Text"/>
    <w:basedOn w:val="Normal"/>
    <w:semiHidden/>
    <w:rsid w:val="004B1145"/>
    <w:rPr>
      <w:rFonts w:ascii="Tahoma" w:cs="Tahoma" w:hAnsi="Tahoma"/>
      <w:sz w:val="16"/>
      <w:szCs w:val="16"/>
    </w:rPr>
  </w:style>
  <w:style w:styleId="Zaglavlje" w:type="paragraph">
    <w:name w:val="header"/>
    <w:basedOn w:val="Normal"/>
    <w:link w:val="ZaglavljeChar"/>
    <w:rsid w:val="00246D9D"/>
    <w:pPr>
      <w:tabs>
        <w:tab w:pos="4536" w:val="center"/>
        <w:tab w:pos="9072" w:val="right"/>
      </w:tabs>
    </w:pPr>
  </w:style>
  <w:style w:customStyle="1" w:styleId="ZaglavljeChar" w:type="character">
    <w:name w:val="Zaglavlje Char"/>
    <w:link w:val="Zaglavlje"/>
    <w:rsid w:val="00246D9D"/>
    <w:rPr>
      <w:sz w:val="24"/>
      <w:szCs w:val="24"/>
    </w:rPr>
  </w:style>
  <w:style w:styleId="Podnoje" w:type="paragraph">
    <w:name w:val="footer"/>
    <w:basedOn w:val="Normal"/>
    <w:link w:val="PodnojeChar"/>
    <w:uiPriority w:val="99"/>
    <w:rsid w:val="00246D9D"/>
    <w:pPr>
      <w:tabs>
        <w:tab w:pos="4536" w:val="center"/>
        <w:tab w:pos="9072" w:val="right"/>
      </w:tabs>
    </w:pPr>
  </w:style>
  <w:style w:customStyle="1" w:styleId="PodnojeChar" w:type="character">
    <w:name w:val="Podnožje Char"/>
    <w:link w:val="Podnoje"/>
    <w:uiPriority w:val="99"/>
    <w:rsid w:val="00246D9D"/>
    <w:rPr>
      <w:sz w:val="24"/>
      <w:szCs w:val="24"/>
    </w:rPr>
  </w:style>
  <w:style w:styleId="Hiperveza" w:type="character">
    <w:name w:val="Hyperlink"/>
    <w:rsid w:val="00F551E0"/>
    <w:rPr>
      <w:color w:val="0000FF"/>
      <w:u w:val="single"/>
    </w:rPr>
  </w:style>
  <w:style w:styleId="Tekstrezerviranogmjesta" w:type="character">
    <w:name w:val="Placeholder Text"/>
    <w:basedOn w:val="Zadanifontodlomka"/>
    <w:uiPriority w:val="99"/>
    <w:semiHidden/>
    <w:rsid w:val="000A727A"/>
    <w:rPr>
      <w:color w:val="808080"/>
      <w:bdr w:color="auto" w:space="0" w:sz="0" w:val="none"/>
      <w:shd w:color="auto" w:fill="auto" w:val="clear"/>
    </w:rPr>
  </w:style>
  <w:style w:customStyle="1" w:styleId="eSPISCCParagraphDefaultFont" w:type="character">
    <w:name w:val="eSPIS_CC_Paragraph Default Font"/>
    <w:basedOn w:val="Zadanifontodlomka"/>
    <w:rsid w:val="000A727A"/>
    <w:rPr>
      <w:rFonts w:ascii="Times New Roman" w:cs="Times New Roman" w:hAnsi="Times New Roman"/>
      <w:b/>
      <w:noProof/>
      <w:sz w:val="24"/>
      <w:bdr w:color="auto" w:space="0" w:sz="0" w:val="none"/>
      <w:shd w:color="auto" w:fill="auto" w:val="clear"/>
      <w:lang w:val="hr-HR"/>
    </w:rPr>
  </w:style>
  <w:style w:customStyle="1" w:styleId="PozadinaSvijetloZuta" w:type="character">
    <w:name w:val="Pozadina_SvijetloZuta"/>
    <w:basedOn w:val="Zadanifontodlomka"/>
    <w:rsid w:val="000A727A"/>
    <w:rPr>
      <w:b/>
      <w:noProof/>
      <w:bdr w:color="auto" w:space="0" w:sz="0" w:val="none"/>
      <w:shd w:color="auto" w:fill="FFFFCC" w:val="clear"/>
      <w:lang w:val="hr-HR"/>
    </w:rPr>
  </w:style>
  <w:style w:customStyle="1" w:styleId="PozadinaSvijetloCrvena" w:type="character">
    <w:name w:val="Pozadina_SvijetloCrvena"/>
    <w:basedOn w:val="eSPISCCParagraphDefaultFont"/>
    <w:rsid w:val="000A727A"/>
    <w:rPr>
      <w:rFonts w:ascii="Times New Roman" w:cs="Times New Roman" w:hAnsi="Times New Roman"/>
      <w:b w:val="0"/>
      <w:noProof/>
      <w:sz w:val="24"/>
      <w:bdr w:color="auto" w:space="0" w:sz="0" w:val="none"/>
      <w:shd w:color="auto" w:fill="FFCCCC" w:val="clear"/>
      <w:lang w:val="hr-HR"/>
    </w:rPr>
  </w:style>
  <w:style w:customStyle="1" w:styleId="PozadinaSvijetloZelena" w:type="character">
    <w:name w:val="Pozadina_SvijetloZelena"/>
    <w:basedOn w:val="eSPISCCParagraphDefaultFont"/>
    <w:rsid w:val="000A727A"/>
    <w:rPr>
      <w:rFonts w:ascii="Times New Roman" w:cs="Times New Roman" w:hAnsi="Times New Roman"/>
      <w:b w:val="0"/>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4260297">
      <w:bodyDiv w:val="true"/>
      <w:marLeft w:val="0"/>
      <w:marRight w:val="0"/>
      <w:marTop w:val="0"/>
      <w:marBottom w:val="0"/>
      <w:divBdr>
        <w:top w:space="0" w:sz="0" w:color="auto" w:val="none"/>
        <w:left w:space="0" w:sz="0" w:color="auto" w:val="none"/>
        <w:bottom w:space="0" w:sz="0" w:color="auto" w:val="none"/>
        <w:right w:space="0" w:sz="0" w:color="auto" w:val="none"/>
      </w:divBdr>
    </w:div>
    <w:div w:id="1965961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10000.00</izvorni_sadrzaj>
    <derivirana_varijabla naziv="DomainObject.Predmet.InicijalnaVrijednost_1">10000.00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radi osiguranja nenovčane tražbine</izvorni_sadrzaj>
    <derivirana_varijabla naziv="DomainObject.Predmet.Opis_1">radi osiguranja nenovčane tražbine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Ovr-60/2018</izvorni_sadrzaj>
    <derivirana_varijabla naziv="DomainObject.Predmet.OznakaBroj_1">Ovr-60/2018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 Automobil Import d.o.o.</izvorni_sadrzaj>
    <derivirana_varijabla naziv="DomainObject.Predmet.ProtustrankaFormated_1">  P Automobil Import d.o.o.</derivirana_varijabla>
  </DomainObject.Predmet.ProtustrankaFormated>
  <DomainObject.Predmet.ProtustrankaFormatedOIB>
    <izvorni_sadrzaj>  P Automobil Import d.o.o., OIB 44123621027</izvorni_sadrzaj>
    <derivirana_varijabla naziv="DomainObject.Predmet.ProtustrankaFormatedOIB_1">  P Automobil Import d.o.o., OIB 44123621027</derivirana_varijabla>
  </DomainObject.Predmet.ProtustrankaFormatedOIB>
  <DomainObject.Predmet.ProtustrankaFormatedWithAdress>
    <izvorni_sadrzaj> P Automobil Import d.o.o., Buzin, Bani 75, 10000 Zagreb</izvorni_sadrzaj>
    <derivirana_varijabla naziv="DomainObject.Predmet.ProtustrankaFormatedWithAdress_1"> P Automobil Import d.o.o., Buzin, Bani 75, 10000 Zagreb</derivirana_varijabla>
  </DomainObject.Predmet.ProtustrankaFormatedWithAdress>
  <DomainObject.Predmet.ProtustrankaFormatedWithAdressOIB>
    <izvorni_sadrzaj> P Automobil Import d.o.o., OIB 44123621027, Buzin, Bani 75, 10000 Zagreb</izvorni_sadrzaj>
    <derivirana_varijabla naziv="DomainObject.Predmet.ProtustrankaFormatedWithAdressOIB_1"> P Automobil Import d.o.o., OIB 44123621027, Buzin, Bani 75, 10000 Zagreb</derivirana_varijabla>
  </DomainObject.Predmet.ProtustrankaFormatedWithAdressOIB>
  <DomainObject.Predmet.ProtustrankaWithAdress>
    <izvorni_sadrzaj>P Automobil Import d.o.o. Buzin, Bani 75, 10000 Zagreb</izvorni_sadrzaj>
    <derivirana_varijabla naziv="DomainObject.Predmet.ProtustrankaWithAdress_1">P Automobil Import d.o.o. Buzin, Bani 75, 10000 Zagreb</derivirana_varijabla>
  </DomainObject.Predmet.ProtustrankaWithAdress>
  <DomainObject.Predmet.ProtustrankaWithAdressOIB>
    <izvorni_sadrzaj>P Automobil Import d.o.o., OIB 44123621027, Buzin, Bani 75, 10000 Zagreb</izvorni_sadrzaj>
    <derivirana_varijabla naziv="DomainObject.Predmet.ProtustrankaWithAdressOIB_1">P Automobil Import d.o.o., OIB 44123621027, Buzin, Bani 75, 10000 Zagreb</derivirana_varijabla>
  </DomainObject.Predmet.ProtustrankaWithAdressOIB>
  <DomainObject.Predmet.ProtustrankaNazivFormated>
    <izvorni_sadrzaj>P Automobil Import d.o.o.</izvorni_sadrzaj>
    <derivirana_varijabla naziv="DomainObject.Predmet.ProtustrankaNazivFormated_1">P Automobil Import d.o.o.</derivirana_varijabla>
  </DomainObject.Predmet.ProtustrankaNazivFormated>
  <DomainObject.Predmet.ProtustrankaNazivFormatedOIB>
    <izvorni_sadrzaj>P Automobil Import d.o.o., OIB 44123621027</izvorni_sadrzaj>
    <derivirana_varijabla naziv="DomainObject.Predmet.ProtustrankaNazivFormatedOIB_1">P Automobil Import d.o.o., OIB 44123621027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MAKSIMIR d.o.o.</izvorni_sadrzaj>
    <derivirana_varijabla naziv="DomainObject.Predmet.StrankaFormated_1">  AUTO MAKSIMIR d.o.o.</derivirana_varijabla>
  </DomainObject.Predmet.StrankaFormated>
  <DomainObject.Predmet.StrankaFormatedOIB>
    <izvorni_sadrzaj>  AUTO MAKSIMIR d.o.o., OIB 96607355815</izvorni_sadrzaj>
    <derivirana_varijabla naziv="DomainObject.Predmet.StrankaFormatedOIB_1">  AUTO MAKSIMIR d.o.o., OIB 96607355815</derivirana_varijabla>
  </DomainObject.Predmet.StrankaFormatedOIB>
  <DomainObject.Predmet.StrankaFormatedWithAdress>
    <izvorni_sadrzaj> AUTO MAKSIMIR d.o.o., Ulica kneza Branimira 191, 10000 Zagreb</izvorni_sadrzaj>
    <derivirana_varijabla naziv="DomainObject.Predmet.StrankaFormatedWithAdress_1"> AUTO MAKSIMIR d.o.o., Ulica kneza Branimira 191, 10000 Zagreb</derivirana_varijabla>
  </DomainObject.Predmet.StrankaFormatedWithAdress>
  <DomainObject.Predmet.StrankaFormatedWithAdressOIB>
    <izvorni_sadrzaj> AUTO MAKSIMIR d.o.o., OIB 96607355815, Ulica kneza Branimira 191, 10000 Zagreb</izvorni_sadrzaj>
    <derivirana_varijabla naziv="DomainObject.Predmet.StrankaFormatedWithAdressOIB_1"> AUTO MAKSIMIR d.o.o., OIB 96607355815, Ulica kneza Branimira 191, 10000 Zagreb</derivirana_varijabla>
  </DomainObject.Predmet.StrankaFormatedWithAdressOIB>
  <DomainObject.Predmet.StrankaWithAdress>
    <izvorni_sadrzaj>AUTO MAKSIMIR d.o.o. Ulica kneza Branimira 191,10000 Zagreb</izvorni_sadrzaj>
    <derivirana_varijabla naziv="DomainObject.Predmet.StrankaWithAdress_1">AUTO MAKSIMIR d.o.o. Ulica kneza Branimira 191,10000 Zagreb</derivirana_varijabla>
  </DomainObject.Predmet.StrankaWithAdress>
  <DomainObject.Predmet.StrankaWithAdressOIB>
    <izvorni_sadrzaj>AUTO MAKSIMIR d.o.o., OIB 96607355815, Ulica kneza Branimira 191,10000 Zagreb</izvorni_sadrzaj>
    <derivirana_varijabla naziv="DomainObject.Predmet.StrankaWithAdressOIB_1">AUTO MAKSIMIR d.o.o., OIB 96607355815, Ulica kneza Branimira 191,10000 Zagreb</derivirana_varijabla>
  </DomainObject.Predmet.StrankaWithAdressOIB>
  <DomainObject.Predmet.StrankaNazivFormated>
    <izvorni_sadrzaj>AUTO MAKSIMIR d.o.o.</izvorni_sadrzaj>
    <derivirana_varijabla naziv="DomainObject.Predmet.StrankaNazivFormated_1">AUTO MAKSIMIR d.o.o.</derivirana_varijabla>
  </DomainObject.Predmet.StrankaNazivFormated>
  <DomainObject.Predmet.StrankaNazivFormatedOIB>
    <izvorni_sadrzaj>AUTO MAKSIMIR d.o.o., OIB 96607355815</izvorni_sadrzaj>
    <derivirana_varijabla naziv="DomainObject.Predmet.StrankaNazivFormatedOIB_1">AUTO MAKSIMIR d.o.o., OIB 96607355815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Privremena mjera</izvorni_sadrzaj>
    <derivirana_varijabla naziv="DomainObject.Predmet.VrstaSpora.Naziv_1">Privremena mjera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AUTO MAKSIMIR d.o.o.</item>
    </izvorni_sadrzaj>
    <derivirana_varijabla naziv="DomainObject.Predmet.StrankaListFormated_1">
      <item>AUTO MAKSIMIR d.o.o.</item>
    </derivirana_varijabla>
  </DomainObject.Predmet.StrankaListFormated>
  <DomainObject.Predmet.StrankaListFormatedOIB>
    <izvorni_sadrzaj>
      <item>AUTO MAKSIMIR d.o.o., OIB 96607355815</item>
    </izvorni_sadrzaj>
    <derivirana_varijabla naziv="DomainObject.Predmet.StrankaListFormatedOIB_1">
      <item>AUTO MAKSIMIR d.o.o., OIB 96607355815</item>
    </derivirana_varijabla>
  </DomainObject.Predmet.StrankaListFormatedOIB>
  <DomainObject.Predmet.StrankaListFormatedWithAdress>
    <izvorni_sadrzaj>
      <item>AUTO MAKSIMIR d.o.o., Ulica kneza Branimira 191, 10000 Zagreb</item>
    </izvorni_sadrzaj>
    <derivirana_varijabla naziv="DomainObject.Predmet.StrankaListFormatedWithAdress_1">
      <item>AUTO MAKSIMIR d.o.o., Ulica kneza Branimira 191, 10000 Zagreb</item>
    </derivirana_varijabla>
  </DomainObject.Predmet.StrankaListFormatedWithAdress>
  <DomainObject.Predmet.StrankaListFormatedWithAdressOIB>
    <izvorni_sadrzaj>
      <item>AUTO MAKSIMIR d.o.o., OIB 96607355815, Ulica kneza Branimira 191, 10000 Zagreb</item>
    </izvorni_sadrzaj>
    <derivirana_varijabla naziv="DomainObject.Predmet.StrankaListFormatedWithAdressOIB_1">
      <item>AUTO MAKSIMIR d.o.o., OIB 96607355815, Ulica kneza Branimira 191, 10000 Zagreb</item>
    </derivirana_varijabla>
  </DomainObject.Predmet.StrankaListFormatedWithAdressOIB>
  <DomainObject.Predmet.StrankaListNazivFormated>
    <izvorni_sadrzaj>
      <item>AUTO MAKSIMIR d.o.o.</item>
    </izvorni_sadrzaj>
    <derivirana_varijabla naziv="DomainObject.Predmet.StrankaListNazivFormated_1">
      <item>AUTO MAKSIMIR d.o.o.</item>
    </derivirana_varijabla>
  </DomainObject.Predmet.StrankaListNazivFormated>
  <DomainObject.Predmet.StrankaListNazivFormatedOIB>
    <izvorni_sadrzaj>
      <item>AUTO MAKSIMIR d.o.o., OIB 96607355815</item>
    </izvorni_sadrzaj>
    <derivirana_varijabla naziv="DomainObject.Predmet.StrankaListNazivFormatedOIB_1">
      <item>AUTO MAKSIMIR d.o.o., OIB 96607355815</item>
    </derivirana_varijabla>
  </DomainObject.Predmet.StrankaListNazivFormatedOIB>
  <DomainObject.Predmet.ProtuStrankaListFormated>
    <izvorni_sadrzaj>
      <item>P Automobil Import d.o.o.</item>
    </izvorni_sadrzaj>
    <derivirana_varijabla naziv="DomainObject.Predmet.ProtuStrankaListFormated_1">
      <item>P Automobil Import d.o.o.</item>
    </derivirana_varijabla>
  </DomainObject.Predmet.ProtuStrankaListFormated>
  <DomainObject.Predmet.ProtuStrankaListFormatedOIB>
    <izvorni_sadrzaj>
      <item>P Automobil Import d.o.o., OIB 44123621027</item>
    </izvorni_sadrzaj>
    <derivirana_varijabla naziv="DomainObject.Predmet.ProtuStrankaListFormatedOIB_1">
      <item>P Automobil Import d.o.o., OIB 44123621027</item>
    </derivirana_varijabla>
  </DomainObject.Predmet.ProtuStrankaListFormatedOIB>
  <DomainObject.Predmet.ProtuStrankaListFormatedWithAdress>
    <izvorni_sadrzaj>
      <item>P Automobil Import d.o.o., Buzin, Bani 75, 10000 Zagreb</item>
    </izvorni_sadrzaj>
    <derivirana_varijabla naziv="DomainObject.Predmet.ProtuStrankaListFormatedWithAdress_1">
      <item>P Automobil Import d.o.o., Buzin, Bani 75, 10000 Zagreb</item>
    </derivirana_varijabla>
  </DomainObject.Predmet.ProtuStrankaListFormatedWithAdress>
  <DomainObject.Predmet.ProtuStrankaListFormatedWithAdressOIB>
    <izvorni_sadrzaj>
      <item>P Automobil Import d.o.o., OIB 44123621027, Buzin, Bani 75, 10000 Zagreb</item>
    </izvorni_sadrzaj>
    <derivirana_varijabla naziv="DomainObject.Predmet.ProtuStrankaListFormatedWithAdressOIB_1">
      <item>P Automobil Import d.o.o., OIB 44123621027, Buzin, Bani 75, 10000 Zagreb</item>
    </derivirana_varijabla>
  </DomainObject.Predmet.ProtuStrankaListFormatedWithAdressOIB>
  <DomainObject.Predmet.ProtuStrankaListNazivFormated>
    <izvorni_sadrzaj>
      <item>P Automobil Import d.o.o.</item>
    </izvorni_sadrzaj>
    <derivirana_varijabla naziv="DomainObject.Predmet.ProtuStrankaListNazivFormated_1">
      <item>P Automobil Import d.o.o.</item>
    </derivirana_varijabla>
  </DomainObject.Predmet.ProtuStrankaListNazivFormated>
  <DomainObject.Predmet.ProtuStrankaListNazivFormatedOIB>
    <izvorni_sadrzaj>
      <item>P Automobil Import d.o.o., OIB 44123621027</item>
    </izvorni_sadrzaj>
    <derivirana_varijabla naziv="DomainObject.Predmet.ProtuStrankaListNazivFormatedOIB_1">
      <item>P Automobil Import d.o.o., OIB 44123621027</item>
    </derivirana_varijabla>
  </DomainObject.Predmet.ProtuStrankaListNazivFormatedOIB>
  <DomainObject.Predmet.OstaliListFormated>
    <izvorni_sadrzaj>
      <item>Odvjetničko društvo MIKULIČIĆ-LONČARIĆ-BAHUN-TOPIĆ</item>
    </izvorni_sadrzaj>
    <derivirana_varijabla naziv="DomainObject.Predmet.OstaliListFormated_1">
      <item>Odvjetničko društvo MIKULIČIĆ-LONČARIĆ-BAHUN-TOPIĆ</item>
    </derivirana_varijabla>
  </DomainObject.Predmet.OstaliListFormated>
  <DomainObject.Predmet.OstaliListFormatedOIB>
    <izvorni_sadrzaj>
      <item>Odvjetničko društvo MIKULIČIĆ-LONČARIĆ-BAHUN-TOPIĆ, OIB 69737705175</item>
    </izvorni_sadrzaj>
    <derivirana_varijabla naziv="DomainObject.Predmet.OstaliListFormatedOIB_1">
      <item>Odvjetničko društvo MIKULIČIĆ-LONČARIĆ-BAHUN-TOPIĆ, OIB 69737705175</item>
    </derivirana_varijabla>
  </DomainObject.Predmet.OstaliListFormatedOIB>
  <DomainObject.Predmet.OstaliListFormatedWithAdress>
    <izvorni_sadrzaj>
      <item>Odvjetničko društvo MIKULIČIĆ-LONČARIĆ-BAHUN-TOPIĆ, Medveščak 54, 10000 Zagreb</item>
    </izvorni_sadrzaj>
    <derivirana_varijabla naziv="DomainObject.Predmet.OstaliListFormatedWithAdress_1">
      <item>Odvjetničko društvo MIKULIČIĆ-LONČARIĆ-BAHUN-TOPIĆ, Medveščak 54, 10000 Zagreb</item>
    </derivirana_varijabla>
  </DomainObject.Predmet.OstaliListFormatedWithAdress>
  <DomainObject.Predmet.OstaliListFormatedWithAdressOIB>
    <izvorni_sadrzaj>
      <item>Odvjetničko društvo MIKULIČIĆ-LONČARIĆ-BAHUN-TOPIĆ, OIB 69737705175, Medveščak 54, 10000 Zagreb</item>
    </izvorni_sadrzaj>
    <derivirana_varijabla naziv="DomainObject.Predmet.OstaliListFormatedWithAdressOIB_1">
      <item>Odvjetničko društvo MIKULIČIĆ-LONČARIĆ-BAHUN-TOPIĆ, OIB 69737705175, Medveščak 54, 10000 Zagreb</item>
    </derivirana_varijabla>
  </DomainObject.Predmet.OstaliListFormatedWithAdressOIB>
  <DomainObject.Predmet.OstaliListNazivFormated>
    <izvorni_sadrzaj>
      <item>Odvjetničko društvo MIKULIČIĆ-LONČARIĆ-BAHUN-TOPIĆ</item>
    </izvorni_sadrzaj>
    <derivirana_varijabla naziv="DomainObject.Predmet.OstaliListNazivFormated_1">
      <item>Odvjetničko društvo MIKULIČIĆ-LONČARIĆ-BAHUN-TOPIĆ</item>
    </derivirana_varijabla>
  </DomainObject.Predmet.OstaliListNazivFormated>
  <DomainObject.Predmet.OstaliListNazivFormatedOIB>
    <izvorni_sadrzaj>
      <item>Odvjetničko društvo MIKULIČIĆ-LONČARIĆ-BAHUN-TOPIĆ, OIB 69737705175</item>
    </izvorni_sadrzaj>
    <derivirana_varijabla naziv="DomainObject.Predmet.OstaliListNazivFormatedOIB_1">
      <item>Odvjetničko društvo MIKULIČIĆ-LONČARIĆ-BAHUN-TOPIĆ, OIB 69737705175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AUTO MAKSIMIR d.o.o.</izvorni_sadrzaj>
    <derivirana_varijabla naziv="DomainObject.Predmet.StrankaIDrugi_1">AUTO MAKSIMIR d.o.o.</derivirana_varijabla>
  </DomainObject.Predmet.StrankaIDrugi>
  <DomainObject.Predmet.ProtustrankaIDrugi>
    <izvorni_sadrzaj>P Automobil Import d.o.o.</izvorni_sadrzaj>
    <derivirana_varijabla naziv="DomainObject.Predmet.ProtustrankaIDrugi_1">P Automobil Import d.o.o.</derivirana_varijabla>
  </DomainObject.Predmet.ProtustrankaIDrugi>
  <DomainObject.Predmet.StrankaIDrugiAdressOIB>
    <izvorni_sadrzaj>AUTO MAKSIMIR d.o.o., OIB 96607355815, Ulica kneza Branimira 191, 10000 Zagreb</izvorni_sadrzaj>
    <derivirana_varijabla naziv="DomainObject.Predmet.StrankaIDrugiAdressOIB_1">AUTO MAKSIMIR d.o.o., OIB 96607355815, Ulica kneza Branimira 191, 10000 Zagreb</derivirana_varijabla>
  </DomainObject.Predmet.StrankaIDrugiAdressOIB>
  <DomainObject.Predmet.ProtustrankaIDrugiAdressOIB>
    <izvorni_sadrzaj>P Automobil Import d.o.o., OIB 44123621027, Buzin, Bani 75, 10000 Zagreb</izvorni_sadrzaj>
    <derivirana_varijabla naziv="DomainObject.Predmet.ProtustrankaIDrugiAdressOIB_1">P Automobil Import d.o.o., OIB 44123621027, Buzin, Bani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MAKSIMIR d.o.o.</item>
      <item>P Automobil Import d.o.o.</item>
      <item>Odvjetničko društvo MIKULIČIĆ-LONČARIĆ-BAHUN-TOPIĆ</item>
    </izvorni_sadrzaj>
    <derivirana_varijabla naziv="DomainObject.Predmet.SudioniciListNaziv_1">
      <item>AUTO MAKSIMIR d.o.o.</item>
      <item>P Automobil Import d.o.o.</item>
      <item>Odvjetničko društvo MIKULIČIĆ-LONČARIĆ-BAHUN-TOPIĆ</item>
    </derivirana_varijabla>
  </DomainObject.Predmet.SudioniciListNaziv>
  <DomainObject.Predmet.SudioniciListAdressOIB>
    <izvorni_sadrzaj>
      <item>AUTO MAKSIMIR d.o.o., OIB 96607355815, Ulica kneza Branimira 191,10000 Zagreb</item>
      <item>P Automobil Import d.o.o., OIB 44123621027, Buzin, Bani 75,10000 Zagreb</item>
      <item>Odvjetničko društvo MIKULIČIĆ-LONČARIĆ-BAHUN-TOPIĆ, OIB 69737705175, Medveščak 54,10000 Zagreb</item>
    </izvorni_sadrzaj>
    <derivirana_varijabla naziv="DomainObject.Predmet.SudioniciListAdressOIB_1">
      <item>AUTO MAKSIMIR d.o.o., OIB 96607355815, Ulica kneza Branimira 191,10000 Zagreb</item>
      <item>P Automobil Import d.o.o., OIB 44123621027, Buzin, Bani 75,10000 Zagreb</item>
      <item>Odvjetničko društvo MIKULIČIĆ-LONČARIĆ-BAHUN-TOPIĆ, OIB 69737705175, Medveščak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96607355815</item>
      <item>, OIB 44123621027</item>
      <item>, OIB 69737705175</item>
    </izvorni_sadrzaj>
    <derivirana_varijabla naziv="DomainObject.Predmet.SudioniciListNazivOIB_1">
      <item>, OIB 96607355815</item>
      <item>, OIB 44123621027</item>
      <item>, OIB 69737705175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3A95FA-EC28-4C75-BAA7-94F491D7D3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T&amp;T</properties:Company>
  <properties:Pages>10</properties:Pages>
  <properties:Words>5064</properties:Words>
  <properties:Characters>29764</properties:Characters>
  <properties:Lines>473</properties:Lines>
  <properties:Paragraphs>63</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ZAGREBU</vt:lpstr>
    </vt:vector>
  </properties:TitlesOfParts>
  <properties:LinksUpToDate>false</properties:LinksUpToDate>
  <properties:CharactersWithSpaces>34873</properties:CharactersWithSpaces>
  <properties:SharedDoc>false</properties:SharedDoc>
  <properties:HLinks>
    <vt:vector size="12" baseType="variant">
      <vt:variant>
        <vt:i4>1441844</vt:i4>
      </vt:variant>
      <vt:variant>
        <vt:i4>3</vt:i4>
      </vt:variant>
      <vt:variant>
        <vt:i4>0</vt:i4>
      </vt:variant>
      <vt:variant>
        <vt:i4>5</vt:i4>
      </vt:variant>
      <vt:variant>
        <vt:lpwstr>mailto:info@ggp.hr</vt:lpwstr>
      </vt:variant>
      <vt:variant>
        <vt:lpwstr/>
      </vt:variant>
      <vt:variant>
        <vt:i4>4063312</vt:i4>
      </vt:variant>
      <vt:variant>
        <vt:i4>0</vt:i4>
      </vt:variant>
      <vt:variant>
        <vt:i4>0</vt:i4>
      </vt:variant>
      <vt:variant>
        <vt:i4>5</vt:i4>
      </vt:variant>
      <vt:variant>
        <vt:lpwstr>mailto:office@mandaric-einwalter.com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2018-04-05T08:50:00Z</dcterms:created>
  <dc:creator>TNT</dc:creator>
  <cp:lastModifiedBy>Irena Benko</cp:lastModifiedBy>
  <cp:lastPrinted>2018-04-26T06:04:00Z</cp:lastPrinted>
  <dcterms:modified xmlns:xsi="http://www.w3.org/2001/XMLSchema-instance" xsi:type="dcterms:W3CDTF">2018-04-26T06:05:00Z</dcterms:modified>
  <cp:revision>9</cp:revision>
  <dc:title>TRGOVAČKI SUD U ZAGREBU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(3. rješenje - privremena mjera - odbijanje - nenovčana tražbina - II.docx)</vt:lpwstr>
  </prop:property>
  <prop:property name="CC_coloring" pid="4" fmtid="{D5CDD505-2E9C-101B-9397-08002B2CF9AE}">
    <vt:bool>false</vt:bool>
  </prop:property>
  <prop:property name="BrojStranica" pid="5" fmtid="{D5CDD505-2E9C-101B-9397-08002B2CF9AE}">
    <vt:i4>10</vt:i4>
  </prop:property>
</prop:Properties>
</file>